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F1E474" w14:textId="1AB71870" w:rsidR="00D33141" w:rsidRPr="006D354B" w:rsidRDefault="00D33141" w:rsidP="00D331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de-DE"/>
        </w:rPr>
      </w:pPr>
      <w:r w:rsidRPr="006D354B">
        <w:rPr>
          <w:b/>
          <w:noProof/>
          <w:sz w:val="24"/>
          <w:lang w:val="de-DE"/>
        </w:rPr>
        <w:t>3GPP TSG SA WG4 #11</w:t>
      </w:r>
      <w:r w:rsidR="00616514">
        <w:rPr>
          <w:b/>
          <w:noProof/>
          <w:sz w:val="24"/>
          <w:lang w:val="de-DE"/>
        </w:rPr>
        <w:t>2</w:t>
      </w:r>
      <w:r w:rsidR="006D354B" w:rsidRPr="006D354B">
        <w:rPr>
          <w:b/>
          <w:noProof/>
          <w:sz w:val="24"/>
          <w:lang w:val="de-DE"/>
        </w:rPr>
        <w:t>e</w:t>
      </w:r>
      <w:r w:rsidRPr="006D354B">
        <w:rPr>
          <w:b/>
          <w:i/>
          <w:noProof/>
          <w:sz w:val="28"/>
          <w:lang w:val="de-DE"/>
        </w:rPr>
        <w:tab/>
        <w:t>S4-</w:t>
      </w:r>
      <w:r w:rsidR="002D260A" w:rsidRPr="006D354B">
        <w:rPr>
          <w:b/>
          <w:i/>
          <w:noProof/>
          <w:sz w:val="28"/>
          <w:lang w:val="de-DE"/>
        </w:rPr>
        <w:t>2</w:t>
      </w:r>
      <w:r w:rsidR="00833BDC">
        <w:rPr>
          <w:b/>
          <w:i/>
          <w:noProof/>
          <w:sz w:val="28"/>
          <w:lang w:val="de-DE"/>
        </w:rPr>
        <w:t>1</w:t>
      </w:r>
      <w:r w:rsidR="003C291A">
        <w:rPr>
          <w:b/>
          <w:i/>
          <w:noProof/>
          <w:sz w:val="28"/>
          <w:lang w:val="de-DE"/>
        </w:rPr>
        <w:t>0056</w:t>
      </w:r>
    </w:p>
    <w:p w14:paraId="5D2C253C" w14:textId="343B005B" w:rsidR="001E41F3" w:rsidRDefault="00833BDC" w:rsidP="00DC3A1C">
      <w:pPr>
        <w:pStyle w:val="CRCoverPage"/>
        <w:tabs>
          <w:tab w:val="left" w:pos="7088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>
        <w:rPr>
          <w:b/>
          <w:noProof/>
          <w:sz w:val="24"/>
          <w:vertAlign w:val="superscript"/>
        </w:rPr>
        <w:t>st</w:t>
      </w:r>
      <w:r w:rsidR="00D33141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10</w:t>
      </w:r>
      <w:r w:rsidRPr="00833BD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</w:t>
      </w:r>
      <w:r w:rsidR="00D33141" w:rsidRPr="00DC3A1C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  <w:r w:rsidR="00DC323A">
        <w:rPr>
          <w:b/>
          <w:noProof/>
          <w:sz w:val="24"/>
          <w:lang w:val="en-US"/>
        </w:rPr>
        <w:t xml:space="preserve">                                         </w:t>
      </w:r>
      <w:r w:rsidR="002D260A">
        <w:rPr>
          <w:b/>
          <w:noProof/>
          <w:sz w:val="24"/>
          <w:lang w:val="en-US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3D38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D511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6077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4A980" w14:textId="715BC911" w:rsidR="001E41F3" w:rsidRDefault="00AE07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Pseudo</w:t>
            </w:r>
            <w:r w:rsidR="003A2C9B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775E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E7D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030E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70AD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C40F54" w14:textId="0F439107" w:rsidR="001E41F3" w:rsidRPr="00410371" w:rsidRDefault="00C245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</w:t>
            </w:r>
            <w:r w:rsidR="00833BDC">
              <w:rPr>
                <w:b/>
                <w:noProof/>
                <w:sz w:val="28"/>
              </w:rPr>
              <w:t>8xx</w:t>
            </w:r>
          </w:p>
        </w:tc>
        <w:tc>
          <w:tcPr>
            <w:tcW w:w="709" w:type="dxa"/>
          </w:tcPr>
          <w:p w14:paraId="528CF3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762F27" w14:textId="77777777" w:rsidR="001E41F3" w:rsidRPr="00410371" w:rsidRDefault="00D5423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2F14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FBA8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F0131" w14:textId="58817FD1" w:rsidR="001E41F3" w:rsidRPr="00410371" w:rsidRDefault="00D015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E8D758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30692" w14:textId="0093DFDA" w:rsidR="001E41F3" w:rsidRPr="00410371" w:rsidRDefault="00D23B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</w:t>
            </w:r>
            <w:r w:rsidR="0007309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07309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00E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CFE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FE9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0E33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7C28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59C77F" w14:textId="77777777" w:rsidTr="00547111">
        <w:tc>
          <w:tcPr>
            <w:tcW w:w="9641" w:type="dxa"/>
            <w:gridSpan w:val="9"/>
          </w:tcPr>
          <w:p w14:paraId="16DF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46FF0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7CEDAC" w14:textId="77777777" w:rsidTr="00A7671C">
        <w:tc>
          <w:tcPr>
            <w:tcW w:w="2835" w:type="dxa"/>
          </w:tcPr>
          <w:p w14:paraId="42B333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D5E0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660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A4E7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8DABF" w14:textId="3931CC2B" w:rsidR="00F25D98" w:rsidRDefault="005050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CCB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1AC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25E3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883598" w14:textId="43FF595B" w:rsidR="00F25D98" w:rsidRDefault="00D23B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B6B71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CAED52" w14:textId="77777777" w:rsidTr="00547111">
        <w:tc>
          <w:tcPr>
            <w:tcW w:w="9640" w:type="dxa"/>
            <w:gridSpan w:val="11"/>
          </w:tcPr>
          <w:p w14:paraId="189A3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263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F4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8C38B" w14:textId="44AFBB57" w:rsidR="001E41F3" w:rsidRDefault="004B40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</w:t>
            </w:r>
            <w:r w:rsidR="00D01583">
              <w:rPr>
                <w:noProof/>
              </w:rPr>
              <w:t>FS_5GMS</w:t>
            </w:r>
            <w:r>
              <w:rPr>
                <w:noProof/>
              </w:rPr>
              <w:t>-</w:t>
            </w:r>
            <w:r w:rsidR="00D01583">
              <w:rPr>
                <w:noProof/>
              </w:rPr>
              <w:t>EXT</w:t>
            </w:r>
            <w:r>
              <w:rPr>
                <w:noProof/>
              </w:rPr>
              <w:t>]</w:t>
            </w:r>
            <w:r w:rsidR="00D76DD2">
              <w:rPr>
                <w:noProof/>
              </w:rPr>
              <w:t xml:space="preserve"> </w:t>
            </w:r>
            <w:r w:rsidR="003D2316">
              <w:rPr>
                <w:noProof/>
              </w:rPr>
              <w:t xml:space="preserve">Key Topic </w:t>
            </w:r>
            <w:r w:rsidR="00424667" w:rsidRPr="005D2028">
              <w:t>Per-application-authorization</w:t>
            </w:r>
          </w:p>
        </w:tc>
      </w:tr>
      <w:tr w:rsidR="001E41F3" w14:paraId="068D1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7BE0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05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EDE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3BA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C2902" w14:textId="2A23FE7F" w:rsidR="001E41F3" w:rsidRDefault="00780A7F" w:rsidP="00780A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A5474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089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FB0DFD" w14:textId="77777777" w:rsidR="001E41F3" w:rsidRDefault="00D542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C2F14">
              <w:rPr>
                <w:noProof/>
              </w:rPr>
              <w:t>SA4</w:t>
            </w:r>
            <w:r>
              <w:rPr>
                <w:noProof/>
              </w:rPr>
              <w:fldChar w:fldCharType="end"/>
            </w:r>
          </w:p>
        </w:tc>
      </w:tr>
      <w:tr w:rsidR="001E41F3" w14:paraId="3FF075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11F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C67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453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E63A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58BEAC" w14:textId="48958B47" w:rsidR="001E41F3" w:rsidRDefault="00D23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FS_5GMS-EXT</w:t>
            </w:r>
          </w:p>
        </w:tc>
        <w:tc>
          <w:tcPr>
            <w:tcW w:w="567" w:type="dxa"/>
            <w:tcBorders>
              <w:left w:val="nil"/>
            </w:tcBorders>
          </w:tcPr>
          <w:p w14:paraId="6C97A69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00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812C0" w14:textId="7219E2A2" w:rsidR="001E41F3" w:rsidRDefault="00C043B1" w:rsidP="007C2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45DB">
              <w:rPr>
                <w:noProof/>
              </w:rPr>
              <w:t>2</w:t>
            </w:r>
            <w:r w:rsidR="004B4093">
              <w:rPr>
                <w:noProof/>
              </w:rPr>
              <w:t>1</w:t>
            </w:r>
            <w:r w:rsidR="00C245DB">
              <w:rPr>
                <w:noProof/>
              </w:rPr>
              <w:t>-</w:t>
            </w:r>
            <w:r w:rsidR="004B4093">
              <w:rPr>
                <w:noProof/>
              </w:rPr>
              <w:t>01</w:t>
            </w:r>
            <w:r w:rsidR="00447653">
              <w:rPr>
                <w:noProof/>
              </w:rPr>
              <w:t>-</w:t>
            </w:r>
            <w:r w:rsidR="004B4093">
              <w:rPr>
                <w:noProof/>
              </w:rPr>
              <w:t>25</w:t>
            </w:r>
          </w:p>
        </w:tc>
      </w:tr>
      <w:tr w:rsidR="001E41F3" w14:paraId="5E050C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FEAE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874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0919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2192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CE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621A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B716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D71179" w14:textId="39BC14AD" w:rsidR="001E41F3" w:rsidRDefault="00B66B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C633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BBAF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80D62" w14:textId="4ECF078C" w:rsidR="001E41F3" w:rsidRDefault="00910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B4093">
              <w:rPr>
                <w:noProof/>
              </w:rPr>
              <w:t>7</w:t>
            </w:r>
          </w:p>
        </w:tc>
      </w:tr>
      <w:tr w:rsidR="001E41F3" w14:paraId="11C9FA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4B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1F8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C696F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B88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61BA0A" w14:textId="77777777" w:rsidTr="00547111">
        <w:tc>
          <w:tcPr>
            <w:tcW w:w="1843" w:type="dxa"/>
          </w:tcPr>
          <w:p w14:paraId="0C9F9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A2A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51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2B0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3857E" w14:textId="4A3BAA87" w:rsidR="00FF090D" w:rsidRDefault="00D23B1D" w:rsidP="006E4C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study item description </w:t>
            </w:r>
            <w:r w:rsidR="00BD6B3F">
              <w:rPr>
                <w:noProof/>
              </w:rPr>
              <w:t>identifes the key topic “</w:t>
            </w:r>
            <w:r w:rsidR="00424667" w:rsidRPr="00424667">
              <w:rPr>
                <w:noProof/>
              </w:rPr>
              <w:t>Per-application-authorization</w:t>
            </w:r>
            <w:r w:rsidR="00BD6B3F">
              <w:t>”</w:t>
            </w:r>
          </w:p>
        </w:tc>
      </w:tr>
      <w:tr w:rsidR="001E41F3" w14:paraId="7E3EC0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193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B21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E83E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A74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05ADC5" w14:textId="4A45A1CF" w:rsidR="000E5766" w:rsidRPr="00937AE2" w:rsidRDefault="00BD6B3F" w:rsidP="00937AE2">
            <w:pPr>
              <w:tabs>
                <w:tab w:val="right" w:pos="709"/>
              </w:tabs>
              <w:ind w:right="4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Adds the structure and description for this key topic</w:t>
            </w:r>
          </w:p>
        </w:tc>
      </w:tr>
      <w:tr w:rsidR="001E41F3" w14:paraId="46DDF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55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6A4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122D5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01B6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67778" w14:textId="3E369D99" w:rsidR="001E41F3" w:rsidRDefault="00BD6B3F" w:rsidP="00910B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Key topic not addressed</w:t>
            </w:r>
          </w:p>
        </w:tc>
      </w:tr>
      <w:tr w:rsidR="001E41F3" w14:paraId="51329DED" w14:textId="77777777" w:rsidTr="00547111">
        <w:tc>
          <w:tcPr>
            <w:tcW w:w="2694" w:type="dxa"/>
            <w:gridSpan w:val="2"/>
          </w:tcPr>
          <w:p w14:paraId="5362D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4F0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4BD1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E16E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A6905" w14:textId="465FE8E4" w:rsidR="001E41F3" w:rsidRDefault="001E41F3" w:rsidP="008117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87E7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543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DE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138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B25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BC9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83AE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C3D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F1B3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D66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1B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439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69DE2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B3CB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B9C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244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2C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B3F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B0A04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C08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F73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005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79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434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126B9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761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55BAE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33E00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3D1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734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9D2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602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D8450" w14:textId="68764FA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8976F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E7A403" w14:textId="36E75C92" w:rsidR="008863B9" w:rsidRPr="008863B9" w:rsidRDefault="000818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56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8BD5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6CA306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4A5E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E323D" w14:textId="0B61DF8C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AF4B3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E448A1" w14:textId="2E0EECA1" w:rsidR="001E41F3" w:rsidRDefault="001E41F3">
      <w:pPr>
        <w:rPr>
          <w:noProof/>
        </w:rPr>
      </w:pPr>
    </w:p>
    <w:p w14:paraId="7D921BDD" w14:textId="7DB3F9BF" w:rsidR="00F55FBD" w:rsidRDefault="00F55FBD" w:rsidP="00F55FBD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70F5CBDA" w14:textId="77777777" w:rsidR="006E0EAB" w:rsidRPr="004D3578" w:rsidRDefault="006E0EAB" w:rsidP="006E0EAB">
      <w:pPr>
        <w:pStyle w:val="Heading1"/>
      </w:pPr>
      <w:bookmarkStart w:id="2" w:name="_Toc61872321"/>
      <w:r w:rsidRPr="004D3578">
        <w:t>2</w:t>
      </w:r>
      <w:r w:rsidRPr="004D3578">
        <w:tab/>
        <w:t>References</w:t>
      </w:r>
      <w:bookmarkEnd w:id="2"/>
    </w:p>
    <w:p w14:paraId="209A708B" w14:textId="77777777" w:rsidR="006E0EAB" w:rsidRPr="004D3578" w:rsidRDefault="006E0EAB" w:rsidP="006E0EAB">
      <w:r w:rsidRPr="004D3578">
        <w:t>The following documents contain provisions which, through reference in this text, constitute provisions of the present document.</w:t>
      </w:r>
    </w:p>
    <w:p w14:paraId="5FDC5232" w14:textId="77777777" w:rsidR="006E0EAB" w:rsidRPr="004D3578" w:rsidRDefault="006E0EAB" w:rsidP="006E0EA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24A2FDE" w14:textId="77777777" w:rsidR="006E0EAB" w:rsidRPr="004D3578" w:rsidRDefault="006E0EAB" w:rsidP="006E0EA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31B1A1D" w14:textId="77777777" w:rsidR="006E0EAB" w:rsidRPr="004D3578" w:rsidRDefault="006E0EAB" w:rsidP="006E0EAB">
      <w:pPr>
        <w:pStyle w:val="B1"/>
      </w:pPr>
      <w:r>
        <w:lastRenderedPageBreak/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1C5826F" w14:textId="65315671" w:rsidR="006E0EAB" w:rsidRDefault="006E0EAB" w:rsidP="006E0EAB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FC212C2" w14:textId="11C4AA91" w:rsidR="00BD6B3F" w:rsidRDefault="00BD6B3F" w:rsidP="00BD6B3F">
      <w:pPr>
        <w:pStyle w:val="EX"/>
      </w:pPr>
      <w:r w:rsidRPr="004D3578">
        <w:t>[</w:t>
      </w:r>
      <w:r w:rsidR="00167BFB">
        <w:t>2</w:t>
      </w:r>
      <w:r w:rsidRPr="004D3578">
        <w:t>]</w:t>
      </w:r>
      <w:r w:rsidRPr="004D3578">
        <w:tab/>
        <w:t>3GPP T</w:t>
      </w:r>
      <w:r>
        <w:t>S</w:t>
      </w:r>
      <w:r w:rsidRPr="004D3578">
        <w:t> 2</w:t>
      </w:r>
      <w:r>
        <w:t>6</w:t>
      </w:r>
      <w:r w:rsidRPr="004D3578">
        <w:t>.</w:t>
      </w:r>
      <w:r>
        <w:t>501</w:t>
      </w:r>
      <w:r w:rsidRPr="004D3578">
        <w:t>: "</w:t>
      </w:r>
      <w:r w:rsidR="00F43CA0" w:rsidRPr="00F43CA0">
        <w:t xml:space="preserve"> 5G Media Streaming (5GMS); General description and architecture</w:t>
      </w:r>
      <w:r w:rsidRPr="004D3578">
        <w:t>".</w:t>
      </w:r>
    </w:p>
    <w:p w14:paraId="5AFE0B05" w14:textId="7AFDA123" w:rsidR="00167BFB" w:rsidRDefault="00167BFB" w:rsidP="00167BFB">
      <w:pPr>
        <w:pStyle w:val="EX"/>
        <w:rPr>
          <w:lang w:val="en-US"/>
        </w:rPr>
      </w:pPr>
      <w:r>
        <w:rPr>
          <w:lang w:val="en-US"/>
        </w:rPr>
        <w:t>[3]</w:t>
      </w:r>
      <w:r>
        <w:rPr>
          <w:lang w:val="en-US"/>
        </w:rPr>
        <w:tab/>
      </w:r>
      <w:r w:rsidRPr="00FC14BE">
        <w:t>3GPP T</w:t>
      </w:r>
      <w:r>
        <w:t>S 26.511</w:t>
      </w:r>
      <w:r w:rsidRPr="00FC14BE">
        <w:t>: "</w:t>
      </w:r>
      <w:r w:rsidRPr="002B08F6">
        <w:t>5G Media Streaming (5GMS); Profiles, codecs and formats</w:t>
      </w:r>
      <w:r w:rsidRPr="00FC14BE">
        <w:t>".</w:t>
      </w:r>
    </w:p>
    <w:p w14:paraId="60C75B14" w14:textId="7034E01A" w:rsidR="00167BFB" w:rsidRPr="00167BFB" w:rsidRDefault="00167BFB" w:rsidP="00167BFB">
      <w:pPr>
        <w:pStyle w:val="EX"/>
        <w:rPr>
          <w:lang w:val="en-US"/>
        </w:rPr>
      </w:pPr>
      <w:r>
        <w:rPr>
          <w:lang w:val="en-US"/>
        </w:rPr>
        <w:t>[4]</w:t>
      </w:r>
      <w:r>
        <w:rPr>
          <w:lang w:val="en-US"/>
        </w:rPr>
        <w:tab/>
      </w:r>
      <w:r w:rsidRPr="00FC14BE">
        <w:t>3GPP T</w:t>
      </w:r>
      <w:r>
        <w:t>S 26.512</w:t>
      </w:r>
      <w:r w:rsidRPr="00FC14BE">
        <w:t>: "</w:t>
      </w:r>
      <w:r w:rsidRPr="002B08F6">
        <w:t xml:space="preserve">5G Media Streaming (5GMS); </w:t>
      </w:r>
      <w:r w:rsidR="00A2022F">
        <w:t>Protocols</w:t>
      </w:r>
      <w:r w:rsidRPr="00FC14BE">
        <w:t>".</w:t>
      </w:r>
    </w:p>
    <w:p w14:paraId="30CE272F" w14:textId="77777777" w:rsidR="00BD6B3F" w:rsidRDefault="00BD6B3F" w:rsidP="006E0EAB">
      <w:pPr>
        <w:pStyle w:val="EX"/>
      </w:pPr>
    </w:p>
    <w:p w14:paraId="7C144A00" w14:textId="77777777" w:rsidR="008B247F" w:rsidRDefault="008B247F" w:rsidP="008B247F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3167DAEF" w14:textId="21AB75C0" w:rsidR="008B247F" w:rsidRDefault="008B247F" w:rsidP="008B247F">
      <w:pPr>
        <w:pStyle w:val="Heading1"/>
      </w:pPr>
      <w:r>
        <w:t>4</w:t>
      </w:r>
      <w:r w:rsidRPr="004D3578">
        <w:tab/>
      </w:r>
      <w:r>
        <w:t>Introduction to 5G Media Streaming</w:t>
      </w:r>
    </w:p>
    <w:p w14:paraId="7846E341" w14:textId="75B11FF9" w:rsidR="008B247F" w:rsidRPr="004D3578" w:rsidRDefault="008B247F" w:rsidP="008B247F">
      <w:pPr>
        <w:pStyle w:val="Heading2"/>
      </w:pPr>
      <w:r>
        <w:t>4</w:t>
      </w:r>
      <w:r w:rsidRPr="004D3578">
        <w:t>.</w:t>
      </w:r>
      <w:r>
        <w:t>1</w:t>
      </w:r>
      <w:r w:rsidRPr="004D3578">
        <w:tab/>
      </w:r>
      <w:r>
        <w:t>Introduction</w:t>
      </w:r>
    </w:p>
    <w:p w14:paraId="2D837802" w14:textId="76D33225" w:rsidR="00D850F2" w:rsidRDefault="00D850F2" w:rsidP="00D850F2">
      <w:pPr>
        <w:pStyle w:val="Heading2"/>
      </w:pPr>
      <w:r>
        <w:t>4</w:t>
      </w:r>
      <w:r w:rsidRPr="004D3578">
        <w:t>.</w:t>
      </w:r>
      <w:r>
        <w:t>2</w:t>
      </w:r>
      <w:r w:rsidRPr="004D3578">
        <w:tab/>
      </w:r>
      <w:r>
        <w:t>Collaboration Scenarios</w:t>
      </w:r>
    </w:p>
    <w:p w14:paraId="21253E48" w14:textId="258983B8" w:rsidR="00D850F2" w:rsidRDefault="00D850F2" w:rsidP="00D850F2">
      <w:pPr>
        <w:pStyle w:val="Heading2"/>
      </w:pPr>
      <w:r>
        <w:t>4</w:t>
      </w:r>
      <w:r w:rsidRPr="004D3578">
        <w:t>.</w:t>
      </w:r>
      <w:r w:rsidR="003E74F9">
        <w:t>3</w:t>
      </w:r>
      <w:r w:rsidRPr="004D3578">
        <w:tab/>
      </w:r>
      <w:r>
        <w:t>Architectures</w:t>
      </w:r>
    </w:p>
    <w:p w14:paraId="26242972" w14:textId="5F5CDCD1" w:rsidR="00D850F2" w:rsidRPr="00D850F2" w:rsidRDefault="003E74F9" w:rsidP="003E74F9">
      <w:pPr>
        <w:pStyle w:val="Heading2"/>
      </w:pPr>
      <w:r>
        <w:t>4</w:t>
      </w:r>
      <w:r w:rsidRPr="004D3578">
        <w:t>.</w:t>
      </w:r>
      <w:r>
        <w:t>4</w:t>
      </w:r>
      <w:r w:rsidRPr="004D3578">
        <w:tab/>
      </w:r>
      <w:r>
        <w:t>Summary of Stage-3 enablers</w:t>
      </w:r>
    </w:p>
    <w:p w14:paraId="7C810BD2" w14:textId="77777777" w:rsidR="006049D7" w:rsidRDefault="006049D7" w:rsidP="00F55FBD">
      <w:pPr>
        <w:rPr>
          <w:b/>
          <w:sz w:val="28"/>
          <w:highlight w:val="yellow"/>
        </w:rPr>
      </w:pPr>
    </w:p>
    <w:p w14:paraId="7B56047D" w14:textId="28CE1930" w:rsidR="006049D7" w:rsidRDefault="006049D7" w:rsidP="006049D7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535E6F36" w14:textId="734C5A75" w:rsidR="00FF2190" w:rsidRDefault="008B247F" w:rsidP="00FF2190">
      <w:pPr>
        <w:pStyle w:val="Heading1"/>
      </w:pPr>
      <w:bookmarkStart w:id="3" w:name="_Toc61872326"/>
      <w:r>
        <w:t>5</w:t>
      </w:r>
      <w:r w:rsidR="00FF2190" w:rsidRPr="004D3578">
        <w:tab/>
      </w:r>
      <w:bookmarkEnd w:id="3"/>
      <w:r w:rsidR="00FF2190">
        <w:t>Key Topics</w:t>
      </w:r>
    </w:p>
    <w:p w14:paraId="68DD4CC5" w14:textId="06A93C8A" w:rsidR="00FF2190" w:rsidRPr="004D3578" w:rsidRDefault="008B247F" w:rsidP="00FF2190">
      <w:pPr>
        <w:pStyle w:val="Heading2"/>
      </w:pPr>
      <w:bookmarkStart w:id="4" w:name="_Toc61872327"/>
      <w:r>
        <w:t>5</w:t>
      </w:r>
      <w:r w:rsidR="00FF2190" w:rsidRPr="004D3578">
        <w:t>.</w:t>
      </w:r>
      <w:r w:rsidR="00FF2190">
        <w:t>1</w:t>
      </w:r>
      <w:r w:rsidR="00FF2190" w:rsidRPr="004D3578">
        <w:tab/>
      </w:r>
      <w:r w:rsidR="00FF2190">
        <w:t>Introduction</w:t>
      </w:r>
      <w:bookmarkEnd w:id="4"/>
    </w:p>
    <w:p w14:paraId="1FD31D7D" w14:textId="7035906C" w:rsidR="00FF2190" w:rsidRDefault="008B247F" w:rsidP="00FF2190">
      <w:pPr>
        <w:pStyle w:val="Heading2"/>
      </w:pPr>
      <w:bookmarkStart w:id="5" w:name="_Toc61872330"/>
      <w:r>
        <w:t>5</w:t>
      </w:r>
      <w:r w:rsidR="00FF2190">
        <w:t>.</w:t>
      </w:r>
      <w:r w:rsidR="005D2028">
        <w:t>9</w:t>
      </w:r>
      <w:r w:rsidR="00FF2190">
        <w:tab/>
      </w:r>
      <w:bookmarkEnd w:id="5"/>
      <w:r w:rsidR="005D2028" w:rsidRPr="005D2028">
        <w:t>Per-application-authorization</w:t>
      </w:r>
    </w:p>
    <w:p w14:paraId="011EF6FE" w14:textId="5BA304F4" w:rsidR="00FF2190" w:rsidRDefault="008B247F" w:rsidP="00FF2190">
      <w:pPr>
        <w:pStyle w:val="Heading3"/>
      </w:pPr>
      <w:bookmarkStart w:id="6" w:name="_Toc61872331"/>
      <w:r>
        <w:t>5</w:t>
      </w:r>
      <w:r w:rsidR="00FF2190">
        <w:t>.</w:t>
      </w:r>
      <w:r w:rsidR="005D2028">
        <w:t>9</w:t>
      </w:r>
      <w:r w:rsidR="00FF2190">
        <w:t>.1</w:t>
      </w:r>
      <w:r w:rsidR="00FF2190">
        <w:tab/>
      </w:r>
      <w:bookmarkEnd w:id="6"/>
      <w:r w:rsidR="00726F07">
        <w:t>Description</w:t>
      </w:r>
    </w:p>
    <w:p w14:paraId="68A02BBE" w14:textId="141DC65E" w:rsidR="00726F07" w:rsidRPr="00726F07" w:rsidRDefault="00AD755E" w:rsidP="00726F07">
      <w:r>
        <w:t>[</w:t>
      </w:r>
      <w:r w:rsidR="005D2028" w:rsidRPr="005D2028">
        <w:t>Operation of certain 5GMSA and 5G System enabled services include an SLA between the Application Provider and the 5GMS System provider. Different solutions to enable per-application authorization should be studied</w:t>
      </w:r>
      <w:r w:rsidR="006578CA">
        <w:t>.</w:t>
      </w:r>
      <w:r>
        <w:t>]</w:t>
      </w:r>
    </w:p>
    <w:p w14:paraId="5690BC3B" w14:textId="5BAEE273" w:rsidR="00726F07" w:rsidRPr="00726F07" w:rsidRDefault="00AD755E" w:rsidP="00726F07">
      <w:pPr>
        <w:pStyle w:val="EditorsNote"/>
      </w:pPr>
      <w:r>
        <w:t xml:space="preserve">Editor’s Note: </w:t>
      </w:r>
      <w:r w:rsidR="00726F07">
        <w:t xml:space="preserve">Document the above key topics in more detail, </w:t>
      </w:r>
      <w:proofErr w:type="gramStart"/>
      <w:r w:rsidR="00726F07">
        <w:t>in particular how</w:t>
      </w:r>
      <w:proofErr w:type="gramEnd"/>
      <w:r w:rsidR="00726F07">
        <w:t xml:space="preserve"> they relate to the 5GMS Architecture and protocols.</w:t>
      </w:r>
    </w:p>
    <w:p w14:paraId="5ABE23FF" w14:textId="1B6A7EBA" w:rsidR="00726F07" w:rsidRDefault="008B247F" w:rsidP="00726F07">
      <w:pPr>
        <w:pStyle w:val="Heading3"/>
      </w:pPr>
      <w:r>
        <w:t>5</w:t>
      </w:r>
      <w:r w:rsidR="00726F07">
        <w:t>.</w:t>
      </w:r>
      <w:r w:rsidR="005D2028">
        <w:t>9</w:t>
      </w:r>
      <w:r w:rsidR="00726F07">
        <w:t>.2</w:t>
      </w:r>
      <w:r w:rsidR="00726F07">
        <w:tab/>
        <w:t>Collaboration Scenarios</w:t>
      </w:r>
    </w:p>
    <w:p w14:paraId="16CF423B" w14:textId="11AA9116" w:rsidR="008B247F" w:rsidRPr="008B247F" w:rsidRDefault="008B247F" w:rsidP="008B247F">
      <w:pPr>
        <w:pStyle w:val="EditorsNote"/>
      </w:pPr>
      <w:r>
        <w:t>Editor’s Note: Study</w:t>
      </w:r>
      <w:r w:rsidRPr="009765C4">
        <w:t xml:space="preserve"> collaboration scenarios between </w:t>
      </w:r>
      <w:r>
        <w:t xml:space="preserve">the </w:t>
      </w:r>
      <w:r w:rsidRPr="009765C4">
        <w:t xml:space="preserve">5G System and Application Provider for </w:t>
      </w:r>
      <w:r>
        <w:t>each of the key</w:t>
      </w:r>
      <w:r w:rsidRPr="37A0819E">
        <w:t xml:space="preserve"> </w:t>
      </w:r>
      <w:r>
        <w:t>topics.</w:t>
      </w:r>
    </w:p>
    <w:p w14:paraId="60E8CEF3" w14:textId="29FE27F8" w:rsidR="00E5680D" w:rsidRDefault="008B247F" w:rsidP="00E5680D">
      <w:pPr>
        <w:pStyle w:val="Heading3"/>
      </w:pPr>
      <w:r>
        <w:t>5</w:t>
      </w:r>
      <w:r w:rsidR="00E5680D">
        <w:t>.</w:t>
      </w:r>
      <w:r w:rsidR="005D2028">
        <w:t>9</w:t>
      </w:r>
      <w:r w:rsidR="00E5680D">
        <w:t>.3</w:t>
      </w:r>
      <w:r w:rsidR="00E5680D">
        <w:tab/>
        <w:t>Deployment Architectures</w:t>
      </w:r>
    </w:p>
    <w:p w14:paraId="4E9E1CC7" w14:textId="4F1AD98C" w:rsidR="008B247F" w:rsidRPr="008B247F" w:rsidRDefault="008B247F" w:rsidP="008B247F">
      <w:pPr>
        <w:pStyle w:val="EditorsNote"/>
      </w:pPr>
      <w:r>
        <w:t>Editor’s Note: Based on the 5GMS Architecture, develop one or more deployment architectures that address the key topics and the collaboration models.</w:t>
      </w:r>
    </w:p>
    <w:p w14:paraId="541ABF1A" w14:textId="18A4AC5C" w:rsidR="00E5680D" w:rsidRDefault="008B247F" w:rsidP="00E5680D">
      <w:pPr>
        <w:pStyle w:val="Heading3"/>
      </w:pPr>
      <w:r>
        <w:t>5</w:t>
      </w:r>
      <w:r w:rsidR="00E5680D">
        <w:t>.</w:t>
      </w:r>
      <w:r w:rsidR="005D2028">
        <w:t>9</w:t>
      </w:r>
      <w:r w:rsidR="00E5680D">
        <w:t>.4</w:t>
      </w:r>
      <w:r w:rsidR="00E5680D">
        <w:tab/>
      </w:r>
      <w:r>
        <w:t>Mapping to 5G Media Streaming and High-Level Call Flows</w:t>
      </w:r>
    </w:p>
    <w:p w14:paraId="28739E84" w14:textId="6888AFFE" w:rsidR="008B247F" w:rsidRPr="008B247F" w:rsidRDefault="008B247F" w:rsidP="008B247F">
      <w:pPr>
        <w:pStyle w:val="EditorsNote"/>
      </w:pPr>
      <w:r>
        <w:t xml:space="preserve">Editor’s Note: Map the key topics to </w:t>
      </w:r>
      <w:r w:rsidRPr="008531C2">
        <w:t xml:space="preserve">basic functions </w:t>
      </w:r>
      <w:r>
        <w:t>and develop high-level</w:t>
      </w:r>
      <w:r w:rsidRPr="008531C2">
        <w:t xml:space="preserve"> call flows</w:t>
      </w:r>
      <w:r>
        <w:t>.</w:t>
      </w:r>
    </w:p>
    <w:p w14:paraId="3268EF02" w14:textId="3BE106FE" w:rsidR="008B247F" w:rsidRDefault="008B247F" w:rsidP="008B247F">
      <w:pPr>
        <w:pStyle w:val="Heading3"/>
      </w:pPr>
      <w:r>
        <w:lastRenderedPageBreak/>
        <w:t>5.</w:t>
      </w:r>
      <w:r w:rsidR="00424667">
        <w:t>9</w:t>
      </w:r>
      <w:r>
        <w:t>.5</w:t>
      </w:r>
      <w:r>
        <w:tab/>
        <w:t>Potential open issues</w:t>
      </w:r>
    </w:p>
    <w:p w14:paraId="043D9981" w14:textId="77777777" w:rsidR="008B247F" w:rsidRDefault="008B247F" w:rsidP="008B247F">
      <w:pPr>
        <w:pStyle w:val="EditorsNote"/>
      </w:pPr>
      <w:r>
        <w:t>Editor’s Note: I</w:t>
      </w:r>
      <w:r w:rsidRPr="00465D12">
        <w:t xml:space="preserve">dentify </w:t>
      </w:r>
      <w:r>
        <w:t>the issues that need to be solved.</w:t>
      </w:r>
    </w:p>
    <w:p w14:paraId="5E9DDFE5" w14:textId="2B003B5B" w:rsidR="008B247F" w:rsidRDefault="008B247F" w:rsidP="008B247F">
      <w:pPr>
        <w:pStyle w:val="Heading3"/>
      </w:pPr>
      <w:r>
        <w:t>5.</w:t>
      </w:r>
      <w:r w:rsidR="00424667">
        <w:t>9</w:t>
      </w:r>
      <w:r>
        <w:t>.6</w:t>
      </w:r>
      <w:r>
        <w:tab/>
        <w:t>Candidate Solutions</w:t>
      </w:r>
    </w:p>
    <w:p w14:paraId="69A33718" w14:textId="7E42D50E" w:rsidR="008B247F" w:rsidRDefault="008B247F" w:rsidP="008B247F">
      <w:pPr>
        <w:pStyle w:val="EditorsNote"/>
      </w:pPr>
      <w:r>
        <w:t>Editor’s Note: Provide candidate solutions (including call flows) for each of the identified issues.</w:t>
      </w:r>
    </w:p>
    <w:p w14:paraId="05A90E5F" w14:textId="77777777" w:rsidR="006E0EAB" w:rsidRDefault="006E0EAB" w:rsidP="006049D7">
      <w:pPr>
        <w:rPr>
          <w:b/>
          <w:sz w:val="28"/>
          <w:highlight w:val="yellow"/>
        </w:rPr>
      </w:pPr>
    </w:p>
    <w:p w14:paraId="6B9894EF" w14:textId="77777777" w:rsidR="004F77E8" w:rsidRDefault="004F77E8" w:rsidP="00304452">
      <w:pPr>
        <w:rPr>
          <w:b/>
          <w:sz w:val="28"/>
          <w:highlight w:val="yellow"/>
        </w:rPr>
      </w:pPr>
    </w:p>
    <w:sectPr w:rsidR="004F77E8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4EAB45" w14:textId="77777777" w:rsidR="007B0D4D" w:rsidRDefault="007B0D4D">
      <w:r>
        <w:separator/>
      </w:r>
    </w:p>
  </w:endnote>
  <w:endnote w:type="continuationSeparator" w:id="0">
    <w:p w14:paraId="2D01BD00" w14:textId="77777777" w:rsidR="007B0D4D" w:rsidRDefault="007B0D4D">
      <w:r>
        <w:continuationSeparator/>
      </w:r>
    </w:p>
  </w:endnote>
  <w:endnote w:type="continuationNotice" w:id="1">
    <w:p w14:paraId="4177D292" w14:textId="77777777" w:rsidR="00A72665" w:rsidRDefault="00A7266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FB1BB3" w14:textId="77777777" w:rsidR="007B0D4D" w:rsidRDefault="007B0D4D">
      <w:r>
        <w:separator/>
      </w:r>
    </w:p>
  </w:footnote>
  <w:footnote w:type="continuationSeparator" w:id="0">
    <w:p w14:paraId="64FF79BC" w14:textId="77777777" w:rsidR="007B0D4D" w:rsidRDefault="007B0D4D">
      <w:r>
        <w:continuationSeparator/>
      </w:r>
    </w:p>
  </w:footnote>
  <w:footnote w:type="continuationNotice" w:id="1">
    <w:p w14:paraId="6CFFB5B2" w14:textId="77777777" w:rsidR="00A72665" w:rsidRDefault="00A7266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213D78" w14:textId="77777777" w:rsidR="00F03D82" w:rsidRDefault="00F03D8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504783"/>
    <w:multiLevelType w:val="hybridMultilevel"/>
    <w:tmpl w:val="A698AABC"/>
    <w:lvl w:ilvl="0" w:tplc="9CC4730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5F8243F"/>
    <w:multiLevelType w:val="hybridMultilevel"/>
    <w:tmpl w:val="EAA09C32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B54A5E"/>
    <w:multiLevelType w:val="hybridMultilevel"/>
    <w:tmpl w:val="9B28BEFC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6369F6"/>
    <w:multiLevelType w:val="hybridMultilevel"/>
    <w:tmpl w:val="8708CCB0"/>
    <w:lvl w:ilvl="0" w:tplc="0809000F">
      <w:start w:val="1"/>
      <w:numFmt w:val="decimal"/>
      <w:lvlText w:val="%1."/>
      <w:lvlJc w:val="left"/>
      <w:pPr>
        <w:tabs>
          <w:tab w:val="num" w:pos="1457"/>
        </w:tabs>
        <w:ind w:left="1457" w:hanging="453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0D896A32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D8A1575"/>
    <w:multiLevelType w:val="hybridMultilevel"/>
    <w:tmpl w:val="A8D8F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2EF7ED4"/>
    <w:multiLevelType w:val="hybridMultilevel"/>
    <w:tmpl w:val="CDBE89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D7C79EC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6C4157B"/>
    <w:multiLevelType w:val="hybridMultilevel"/>
    <w:tmpl w:val="78E66F60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AF4D36"/>
    <w:multiLevelType w:val="hybridMultilevel"/>
    <w:tmpl w:val="6C28CECC"/>
    <w:lvl w:ilvl="0" w:tplc="421448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ECA6B6D"/>
    <w:multiLevelType w:val="hybridMultilevel"/>
    <w:tmpl w:val="2A5C8C50"/>
    <w:lvl w:ilvl="0" w:tplc="747C40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452881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BB3440"/>
    <w:multiLevelType w:val="hybridMultilevel"/>
    <w:tmpl w:val="83FA970E"/>
    <w:lvl w:ilvl="0" w:tplc="0809001B">
      <w:start w:val="1"/>
      <w:numFmt w:val="lowerRoman"/>
      <w:lvlText w:val="%1."/>
      <w:lvlJc w:val="right"/>
      <w:pPr>
        <w:ind w:left="2880" w:hanging="18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FD134E"/>
    <w:multiLevelType w:val="hybridMultilevel"/>
    <w:tmpl w:val="87845A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EA44C2"/>
    <w:multiLevelType w:val="hybridMultilevel"/>
    <w:tmpl w:val="9AB48C6E"/>
    <w:lvl w:ilvl="0" w:tplc="076C27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927843"/>
    <w:multiLevelType w:val="hybridMultilevel"/>
    <w:tmpl w:val="F3280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2DF49AD"/>
    <w:multiLevelType w:val="hybridMultilevel"/>
    <w:tmpl w:val="50646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3882E45"/>
    <w:multiLevelType w:val="hybridMultilevel"/>
    <w:tmpl w:val="78A4C6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A1723C"/>
    <w:multiLevelType w:val="hybridMultilevel"/>
    <w:tmpl w:val="F3E41854"/>
    <w:lvl w:ilvl="0" w:tplc="F1DACD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3ACF4C06"/>
    <w:multiLevelType w:val="hybridMultilevel"/>
    <w:tmpl w:val="74DA6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CA830E4"/>
    <w:multiLevelType w:val="hybridMultilevel"/>
    <w:tmpl w:val="BCC69D4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3DE37611"/>
    <w:multiLevelType w:val="hybridMultilevel"/>
    <w:tmpl w:val="6E564B86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0345C1B"/>
    <w:multiLevelType w:val="multilevel"/>
    <w:tmpl w:val="92A2D490"/>
    <w:lvl w:ilvl="0">
      <w:start w:val="5"/>
      <w:numFmt w:val="decimal"/>
      <w:lvlText w:val="%1"/>
      <w:lvlJc w:val="left"/>
      <w:pPr>
        <w:ind w:left="740" w:hanging="7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40" w:hanging="74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40" w:hanging="7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4460545A"/>
    <w:multiLevelType w:val="hybridMultilevel"/>
    <w:tmpl w:val="7DEE7FC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8EB1337"/>
    <w:multiLevelType w:val="hybridMultilevel"/>
    <w:tmpl w:val="BA142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9D407C1"/>
    <w:multiLevelType w:val="hybridMultilevel"/>
    <w:tmpl w:val="52D8966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0C37F3D"/>
    <w:multiLevelType w:val="hybridMultilevel"/>
    <w:tmpl w:val="C876D6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1031453"/>
    <w:multiLevelType w:val="hybridMultilevel"/>
    <w:tmpl w:val="B6349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1A74336"/>
    <w:multiLevelType w:val="hybridMultilevel"/>
    <w:tmpl w:val="3E744B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58E6BC1"/>
    <w:multiLevelType w:val="hybridMultilevel"/>
    <w:tmpl w:val="88BE608A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65F4B6A"/>
    <w:multiLevelType w:val="hybridMultilevel"/>
    <w:tmpl w:val="E138C6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2BE724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95B3EC9"/>
    <w:multiLevelType w:val="hybridMultilevel"/>
    <w:tmpl w:val="CB3078B2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A595774"/>
    <w:multiLevelType w:val="hybridMultilevel"/>
    <w:tmpl w:val="BF940E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E0B14F0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0B961D9"/>
    <w:multiLevelType w:val="hybridMultilevel"/>
    <w:tmpl w:val="65B2DC3A"/>
    <w:lvl w:ilvl="0" w:tplc="CB9CB1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3003810"/>
    <w:multiLevelType w:val="hybridMultilevel"/>
    <w:tmpl w:val="F9E8F76A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9250750"/>
    <w:multiLevelType w:val="hybridMultilevel"/>
    <w:tmpl w:val="D8A84D9E"/>
    <w:lvl w:ilvl="0" w:tplc="0409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9650940"/>
    <w:multiLevelType w:val="multilevel"/>
    <w:tmpl w:val="738EA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9" w15:restartNumberingAfterBreak="0">
    <w:nsid w:val="6A58023C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AD82E3D"/>
    <w:multiLevelType w:val="multilevel"/>
    <w:tmpl w:val="4836C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70634F25"/>
    <w:multiLevelType w:val="multilevel"/>
    <w:tmpl w:val="F08836BC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2" w15:restartNumberingAfterBreak="0">
    <w:nsid w:val="778C10BC"/>
    <w:multiLevelType w:val="hybridMultilevel"/>
    <w:tmpl w:val="6EFEA6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8163030"/>
    <w:multiLevelType w:val="hybridMultilevel"/>
    <w:tmpl w:val="C6E27DF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89F47B4"/>
    <w:multiLevelType w:val="hybridMultilevel"/>
    <w:tmpl w:val="97D68E3E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EE852EC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FE12F4F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8"/>
  </w:num>
  <w:num w:numId="5">
    <w:abstractNumId w:val="18"/>
  </w:num>
  <w:num w:numId="6">
    <w:abstractNumId w:val="26"/>
  </w:num>
  <w:num w:numId="7">
    <w:abstractNumId w:val="10"/>
  </w:num>
  <w:num w:numId="8">
    <w:abstractNumId w:val="39"/>
  </w:num>
  <w:num w:numId="9">
    <w:abstractNumId w:val="33"/>
  </w:num>
  <w:num w:numId="10">
    <w:abstractNumId w:val="6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5"/>
  </w:num>
  <w:num w:numId="16">
    <w:abstractNumId w:val="0"/>
  </w:num>
  <w:num w:numId="17">
    <w:abstractNumId w:val="46"/>
  </w:num>
  <w:num w:numId="18">
    <w:abstractNumId w:val="19"/>
  </w:num>
  <w:num w:numId="19">
    <w:abstractNumId w:val="44"/>
  </w:num>
  <w:num w:numId="20">
    <w:abstractNumId w:val="22"/>
  </w:num>
  <w:num w:numId="21">
    <w:abstractNumId w:val="22"/>
  </w:num>
  <w:num w:numId="22">
    <w:abstractNumId w:val="24"/>
  </w:num>
  <w:num w:numId="23">
    <w:abstractNumId w:val="51"/>
  </w:num>
  <w:num w:numId="24">
    <w:abstractNumId w:val="42"/>
  </w:num>
  <w:num w:numId="25">
    <w:abstractNumId w:val="32"/>
  </w:num>
  <w:num w:numId="26">
    <w:abstractNumId w:val="14"/>
  </w:num>
  <w:num w:numId="27">
    <w:abstractNumId w:val="16"/>
  </w:num>
  <w:num w:numId="28">
    <w:abstractNumId w:val="40"/>
  </w:num>
  <w:num w:numId="29">
    <w:abstractNumId w:val="47"/>
  </w:num>
  <w:num w:numId="30">
    <w:abstractNumId w:val="25"/>
  </w:num>
  <w:num w:numId="31">
    <w:abstractNumId w:val="38"/>
  </w:num>
  <w:num w:numId="32">
    <w:abstractNumId w:val="17"/>
  </w:num>
  <w:num w:numId="33">
    <w:abstractNumId w:val="30"/>
  </w:num>
  <w:num w:numId="34">
    <w:abstractNumId w:val="35"/>
  </w:num>
  <w:num w:numId="35">
    <w:abstractNumId w:val="31"/>
  </w:num>
  <w:num w:numId="36">
    <w:abstractNumId w:val="12"/>
  </w:num>
  <w:num w:numId="37">
    <w:abstractNumId w:val="21"/>
  </w:num>
  <w:num w:numId="38">
    <w:abstractNumId w:val="53"/>
  </w:num>
  <w:num w:numId="39">
    <w:abstractNumId w:val="52"/>
  </w:num>
  <w:num w:numId="40">
    <w:abstractNumId w:val="45"/>
  </w:num>
  <w:num w:numId="41">
    <w:abstractNumId w:val="37"/>
  </w:num>
  <w:num w:numId="42">
    <w:abstractNumId w:val="28"/>
  </w:num>
  <w:num w:numId="43">
    <w:abstractNumId w:val="54"/>
  </w:num>
  <w:num w:numId="44">
    <w:abstractNumId w:val="50"/>
  </w:num>
  <w:num w:numId="45">
    <w:abstractNumId w:val="11"/>
  </w:num>
  <w:num w:numId="46">
    <w:abstractNumId w:val="29"/>
  </w:num>
  <w:num w:numId="47">
    <w:abstractNumId w:val="36"/>
  </w:num>
  <w:num w:numId="48">
    <w:abstractNumId w:val="20"/>
  </w:num>
  <w:num w:numId="49">
    <w:abstractNumId w:val="13"/>
  </w:num>
  <w:num w:numId="50">
    <w:abstractNumId w:val="27"/>
  </w:num>
  <w:num w:numId="51">
    <w:abstractNumId w:val="56"/>
  </w:num>
  <w:num w:numId="52">
    <w:abstractNumId w:val="55"/>
  </w:num>
  <w:num w:numId="53">
    <w:abstractNumId w:val="43"/>
  </w:num>
  <w:num w:numId="54">
    <w:abstractNumId w:val="34"/>
  </w:num>
  <w:num w:numId="55">
    <w:abstractNumId w:val="49"/>
  </w:num>
  <w:num w:numId="56">
    <w:abstractNumId w:val="41"/>
  </w:num>
  <w:num w:numId="57">
    <w:abstractNumId w:val="9"/>
  </w:num>
  <w:num w:numId="58">
    <w:abstractNumId w:val="15"/>
  </w:num>
  <w:num w:numId="59">
    <w:abstractNumId w:val="23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DC"/>
    <w:rsid w:val="00004192"/>
    <w:rsid w:val="00005A8C"/>
    <w:rsid w:val="0001205F"/>
    <w:rsid w:val="000120BC"/>
    <w:rsid w:val="00012A55"/>
    <w:rsid w:val="000142C0"/>
    <w:rsid w:val="00014C39"/>
    <w:rsid w:val="00015221"/>
    <w:rsid w:val="000153A7"/>
    <w:rsid w:val="00016898"/>
    <w:rsid w:val="00017BCA"/>
    <w:rsid w:val="00021202"/>
    <w:rsid w:val="00021336"/>
    <w:rsid w:val="0002147B"/>
    <w:rsid w:val="00022834"/>
    <w:rsid w:val="00022E4A"/>
    <w:rsid w:val="00023B79"/>
    <w:rsid w:val="00034F6D"/>
    <w:rsid w:val="00035C71"/>
    <w:rsid w:val="00036D23"/>
    <w:rsid w:val="00045940"/>
    <w:rsid w:val="000509BB"/>
    <w:rsid w:val="00067DB7"/>
    <w:rsid w:val="00070293"/>
    <w:rsid w:val="0007309A"/>
    <w:rsid w:val="0007452E"/>
    <w:rsid w:val="000818E5"/>
    <w:rsid w:val="00086134"/>
    <w:rsid w:val="000951DD"/>
    <w:rsid w:val="00095EFE"/>
    <w:rsid w:val="000A06ED"/>
    <w:rsid w:val="000A2B31"/>
    <w:rsid w:val="000A6394"/>
    <w:rsid w:val="000B4717"/>
    <w:rsid w:val="000B6093"/>
    <w:rsid w:val="000B6E7B"/>
    <w:rsid w:val="000B7FED"/>
    <w:rsid w:val="000C038A"/>
    <w:rsid w:val="000C2E88"/>
    <w:rsid w:val="000C6598"/>
    <w:rsid w:val="000D0191"/>
    <w:rsid w:val="000D154B"/>
    <w:rsid w:val="000D26F6"/>
    <w:rsid w:val="000D47E8"/>
    <w:rsid w:val="000E48B5"/>
    <w:rsid w:val="000E5766"/>
    <w:rsid w:val="000E77C0"/>
    <w:rsid w:val="000F0361"/>
    <w:rsid w:val="000F4D28"/>
    <w:rsid w:val="00101104"/>
    <w:rsid w:val="00102CCC"/>
    <w:rsid w:val="00104DA9"/>
    <w:rsid w:val="0010523F"/>
    <w:rsid w:val="001056BE"/>
    <w:rsid w:val="001061F6"/>
    <w:rsid w:val="0013152E"/>
    <w:rsid w:val="00145D43"/>
    <w:rsid w:val="0014793E"/>
    <w:rsid w:val="00147F4A"/>
    <w:rsid w:val="00151783"/>
    <w:rsid w:val="00162BD6"/>
    <w:rsid w:val="00163444"/>
    <w:rsid w:val="00167BFB"/>
    <w:rsid w:val="001811EE"/>
    <w:rsid w:val="0018446B"/>
    <w:rsid w:val="001860A4"/>
    <w:rsid w:val="001862F1"/>
    <w:rsid w:val="001918FF"/>
    <w:rsid w:val="0019202B"/>
    <w:rsid w:val="00192C46"/>
    <w:rsid w:val="00194CF5"/>
    <w:rsid w:val="001A08B3"/>
    <w:rsid w:val="001A1568"/>
    <w:rsid w:val="001A1D5A"/>
    <w:rsid w:val="001A3CA1"/>
    <w:rsid w:val="001A5781"/>
    <w:rsid w:val="001A7B60"/>
    <w:rsid w:val="001B0F12"/>
    <w:rsid w:val="001B2D1F"/>
    <w:rsid w:val="001B50C9"/>
    <w:rsid w:val="001B52F0"/>
    <w:rsid w:val="001B570F"/>
    <w:rsid w:val="001B5961"/>
    <w:rsid w:val="001B7146"/>
    <w:rsid w:val="001B7A65"/>
    <w:rsid w:val="001B7F71"/>
    <w:rsid w:val="001C48A5"/>
    <w:rsid w:val="001C70E5"/>
    <w:rsid w:val="001D2C74"/>
    <w:rsid w:val="001D58B5"/>
    <w:rsid w:val="001D6E23"/>
    <w:rsid w:val="001E41F3"/>
    <w:rsid w:val="001F3E6B"/>
    <w:rsid w:val="00203686"/>
    <w:rsid w:val="0021650B"/>
    <w:rsid w:val="0022280F"/>
    <w:rsid w:val="0022562A"/>
    <w:rsid w:val="0022669D"/>
    <w:rsid w:val="0022757B"/>
    <w:rsid w:val="00230799"/>
    <w:rsid w:val="00242067"/>
    <w:rsid w:val="00245F21"/>
    <w:rsid w:val="00251378"/>
    <w:rsid w:val="00254D0C"/>
    <w:rsid w:val="00256D93"/>
    <w:rsid w:val="00257AC9"/>
    <w:rsid w:val="0026004D"/>
    <w:rsid w:val="002612AB"/>
    <w:rsid w:val="00263585"/>
    <w:rsid w:val="002638BE"/>
    <w:rsid w:val="002640DD"/>
    <w:rsid w:val="00264100"/>
    <w:rsid w:val="00266B8B"/>
    <w:rsid w:val="0026707D"/>
    <w:rsid w:val="00267496"/>
    <w:rsid w:val="002706D3"/>
    <w:rsid w:val="00270A10"/>
    <w:rsid w:val="00271C92"/>
    <w:rsid w:val="00272BFF"/>
    <w:rsid w:val="00272E1D"/>
    <w:rsid w:val="002733EF"/>
    <w:rsid w:val="00275D12"/>
    <w:rsid w:val="00282DDC"/>
    <w:rsid w:val="00284042"/>
    <w:rsid w:val="00284F1B"/>
    <w:rsid w:val="00284FEB"/>
    <w:rsid w:val="00285963"/>
    <w:rsid w:val="002860C4"/>
    <w:rsid w:val="002873E0"/>
    <w:rsid w:val="00290BD7"/>
    <w:rsid w:val="002923A7"/>
    <w:rsid w:val="0029240B"/>
    <w:rsid w:val="00297098"/>
    <w:rsid w:val="002A7EB7"/>
    <w:rsid w:val="002B5741"/>
    <w:rsid w:val="002B5EAC"/>
    <w:rsid w:val="002C0F9E"/>
    <w:rsid w:val="002C1F54"/>
    <w:rsid w:val="002C7456"/>
    <w:rsid w:val="002D260A"/>
    <w:rsid w:val="002D2E39"/>
    <w:rsid w:val="002D7066"/>
    <w:rsid w:val="002E06D8"/>
    <w:rsid w:val="002E2D12"/>
    <w:rsid w:val="002E558F"/>
    <w:rsid w:val="002E5FFC"/>
    <w:rsid w:val="002E6687"/>
    <w:rsid w:val="002F33AC"/>
    <w:rsid w:val="002F4448"/>
    <w:rsid w:val="002F544D"/>
    <w:rsid w:val="002F72A4"/>
    <w:rsid w:val="002F761C"/>
    <w:rsid w:val="003012B7"/>
    <w:rsid w:val="00302C0E"/>
    <w:rsid w:val="00303A12"/>
    <w:rsid w:val="00304452"/>
    <w:rsid w:val="00305409"/>
    <w:rsid w:val="00313CA3"/>
    <w:rsid w:val="00314FA1"/>
    <w:rsid w:val="0031600D"/>
    <w:rsid w:val="003202C1"/>
    <w:rsid w:val="00320BF4"/>
    <w:rsid w:val="0032739B"/>
    <w:rsid w:val="0032744D"/>
    <w:rsid w:val="00332A0F"/>
    <w:rsid w:val="00341D9F"/>
    <w:rsid w:val="0034618C"/>
    <w:rsid w:val="00350E2C"/>
    <w:rsid w:val="00352E5C"/>
    <w:rsid w:val="003609EF"/>
    <w:rsid w:val="00361E43"/>
    <w:rsid w:val="0036231A"/>
    <w:rsid w:val="00363F49"/>
    <w:rsid w:val="00374589"/>
    <w:rsid w:val="003746CE"/>
    <w:rsid w:val="00374DD4"/>
    <w:rsid w:val="00380BEA"/>
    <w:rsid w:val="00387F2A"/>
    <w:rsid w:val="003931B4"/>
    <w:rsid w:val="00393469"/>
    <w:rsid w:val="0039661D"/>
    <w:rsid w:val="003A193F"/>
    <w:rsid w:val="003A2C9B"/>
    <w:rsid w:val="003A4C5E"/>
    <w:rsid w:val="003A52CA"/>
    <w:rsid w:val="003A5BB9"/>
    <w:rsid w:val="003A65E3"/>
    <w:rsid w:val="003B146B"/>
    <w:rsid w:val="003B161D"/>
    <w:rsid w:val="003B1679"/>
    <w:rsid w:val="003C12D0"/>
    <w:rsid w:val="003C291A"/>
    <w:rsid w:val="003C7731"/>
    <w:rsid w:val="003C7E58"/>
    <w:rsid w:val="003D2316"/>
    <w:rsid w:val="003D7C8F"/>
    <w:rsid w:val="003E091C"/>
    <w:rsid w:val="003E1A36"/>
    <w:rsid w:val="003E24CD"/>
    <w:rsid w:val="003E40C5"/>
    <w:rsid w:val="003E74F9"/>
    <w:rsid w:val="003E7F91"/>
    <w:rsid w:val="003F0EE2"/>
    <w:rsid w:val="00401B6B"/>
    <w:rsid w:val="00401BEB"/>
    <w:rsid w:val="00406B12"/>
    <w:rsid w:val="00410371"/>
    <w:rsid w:val="004116CE"/>
    <w:rsid w:val="0041174A"/>
    <w:rsid w:val="00416446"/>
    <w:rsid w:val="00421956"/>
    <w:rsid w:val="004242F1"/>
    <w:rsid w:val="00424667"/>
    <w:rsid w:val="00424846"/>
    <w:rsid w:val="0043304C"/>
    <w:rsid w:val="0043450B"/>
    <w:rsid w:val="00436B2C"/>
    <w:rsid w:val="00444FDE"/>
    <w:rsid w:val="00447653"/>
    <w:rsid w:val="00456B58"/>
    <w:rsid w:val="004614CF"/>
    <w:rsid w:val="00466389"/>
    <w:rsid w:val="004712A9"/>
    <w:rsid w:val="004762E0"/>
    <w:rsid w:val="0048561E"/>
    <w:rsid w:val="00490070"/>
    <w:rsid w:val="00490F03"/>
    <w:rsid w:val="0049239D"/>
    <w:rsid w:val="004A2DA9"/>
    <w:rsid w:val="004A46D4"/>
    <w:rsid w:val="004B261F"/>
    <w:rsid w:val="004B4093"/>
    <w:rsid w:val="004B75B7"/>
    <w:rsid w:val="004B7695"/>
    <w:rsid w:val="004C3DAC"/>
    <w:rsid w:val="004C60FA"/>
    <w:rsid w:val="004C6B72"/>
    <w:rsid w:val="004C7187"/>
    <w:rsid w:val="004D4749"/>
    <w:rsid w:val="004D6574"/>
    <w:rsid w:val="004E1ED2"/>
    <w:rsid w:val="004E265C"/>
    <w:rsid w:val="004F2426"/>
    <w:rsid w:val="004F77E8"/>
    <w:rsid w:val="00502E2A"/>
    <w:rsid w:val="00505091"/>
    <w:rsid w:val="0050615C"/>
    <w:rsid w:val="005077AC"/>
    <w:rsid w:val="00510AEA"/>
    <w:rsid w:val="00511D81"/>
    <w:rsid w:val="005134D8"/>
    <w:rsid w:val="005138EF"/>
    <w:rsid w:val="0051580D"/>
    <w:rsid w:val="00520B4D"/>
    <w:rsid w:val="00522664"/>
    <w:rsid w:val="005242B5"/>
    <w:rsid w:val="00525C43"/>
    <w:rsid w:val="00535C86"/>
    <w:rsid w:val="00547111"/>
    <w:rsid w:val="00554038"/>
    <w:rsid w:val="00555909"/>
    <w:rsid w:val="00557B17"/>
    <w:rsid w:val="005636A4"/>
    <w:rsid w:val="0056381E"/>
    <w:rsid w:val="00563CD2"/>
    <w:rsid w:val="005657B3"/>
    <w:rsid w:val="005664EF"/>
    <w:rsid w:val="00575C7E"/>
    <w:rsid w:val="00583CEA"/>
    <w:rsid w:val="00583E4C"/>
    <w:rsid w:val="005921A0"/>
    <w:rsid w:val="00592D74"/>
    <w:rsid w:val="00596EF5"/>
    <w:rsid w:val="005A0819"/>
    <w:rsid w:val="005A08FE"/>
    <w:rsid w:val="005A0DE5"/>
    <w:rsid w:val="005A3FFE"/>
    <w:rsid w:val="005A5FC5"/>
    <w:rsid w:val="005A6DA7"/>
    <w:rsid w:val="005A6DC8"/>
    <w:rsid w:val="005B039A"/>
    <w:rsid w:val="005B0C5C"/>
    <w:rsid w:val="005B36D5"/>
    <w:rsid w:val="005B577F"/>
    <w:rsid w:val="005B5B5F"/>
    <w:rsid w:val="005B6226"/>
    <w:rsid w:val="005B7B0D"/>
    <w:rsid w:val="005C125B"/>
    <w:rsid w:val="005C2E83"/>
    <w:rsid w:val="005C41E8"/>
    <w:rsid w:val="005C45B9"/>
    <w:rsid w:val="005C5334"/>
    <w:rsid w:val="005C5695"/>
    <w:rsid w:val="005C5B8E"/>
    <w:rsid w:val="005C78E0"/>
    <w:rsid w:val="005D2028"/>
    <w:rsid w:val="005D351A"/>
    <w:rsid w:val="005D4743"/>
    <w:rsid w:val="005E2C44"/>
    <w:rsid w:val="005E3D70"/>
    <w:rsid w:val="005E4189"/>
    <w:rsid w:val="005E5333"/>
    <w:rsid w:val="005F04D9"/>
    <w:rsid w:val="005F1168"/>
    <w:rsid w:val="005F1637"/>
    <w:rsid w:val="005F1A88"/>
    <w:rsid w:val="005F53CD"/>
    <w:rsid w:val="005F7254"/>
    <w:rsid w:val="006049D7"/>
    <w:rsid w:val="00606DB9"/>
    <w:rsid w:val="006134E5"/>
    <w:rsid w:val="00616514"/>
    <w:rsid w:val="006170DC"/>
    <w:rsid w:val="00621188"/>
    <w:rsid w:val="00621EF3"/>
    <w:rsid w:val="006257ED"/>
    <w:rsid w:val="00627D00"/>
    <w:rsid w:val="006337AA"/>
    <w:rsid w:val="0063407F"/>
    <w:rsid w:val="0063409A"/>
    <w:rsid w:val="00652FDD"/>
    <w:rsid w:val="006578CA"/>
    <w:rsid w:val="00660C1A"/>
    <w:rsid w:val="006619D7"/>
    <w:rsid w:val="0067117B"/>
    <w:rsid w:val="00672EA3"/>
    <w:rsid w:val="006738C3"/>
    <w:rsid w:val="0068286E"/>
    <w:rsid w:val="006830C0"/>
    <w:rsid w:val="006861FF"/>
    <w:rsid w:val="00686AB4"/>
    <w:rsid w:val="00690782"/>
    <w:rsid w:val="00691A1D"/>
    <w:rsid w:val="00691F95"/>
    <w:rsid w:val="00695808"/>
    <w:rsid w:val="006A0A3B"/>
    <w:rsid w:val="006A1D66"/>
    <w:rsid w:val="006A1DB7"/>
    <w:rsid w:val="006A555C"/>
    <w:rsid w:val="006A62C2"/>
    <w:rsid w:val="006B1719"/>
    <w:rsid w:val="006B259D"/>
    <w:rsid w:val="006B46FB"/>
    <w:rsid w:val="006B4CAF"/>
    <w:rsid w:val="006B53AE"/>
    <w:rsid w:val="006C1BEB"/>
    <w:rsid w:val="006C6BC1"/>
    <w:rsid w:val="006D05DD"/>
    <w:rsid w:val="006D2CBD"/>
    <w:rsid w:val="006D354B"/>
    <w:rsid w:val="006E0BB9"/>
    <w:rsid w:val="006E0EAB"/>
    <w:rsid w:val="006E21FB"/>
    <w:rsid w:val="006E4C92"/>
    <w:rsid w:val="006E7873"/>
    <w:rsid w:val="006E7E6C"/>
    <w:rsid w:val="00707185"/>
    <w:rsid w:val="00707235"/>
    <w:rsid w:val="00707AEB"/>
    <w:rsid w:val="00711DA1"/>
    <w:rsid w:val="00717C08"/>
    <w:rsid w:val="00720C68"/>
    <w:rsid w:val="00724E4B"/>
    <w:rsid w:val="00726F07"/>
    <w:rsid w:val="00727D2C"/>
    <w:rsid w:val="00730D7B"/>
    <w:rsid w:val="007336DB"/>
    <w:rsid w:val="00735BD7"/>
    <w:rsid w:val="00740A68"/>
    <w:rsid w:val="00742B6E"/>
    <w:rsid w:val="00745B2D"/>
    <w:rsid w:val="00747EF4"/>
    <w:rsid w:val="0075080A"/>
    <w:rsid w:val="00753484"/>
    <w:rsid w:val="00756396"/>
    <w:rsid w:val="00761B2A"/>
    <w:rsid w:val="00765637"/>
    <w:rsid w:val="00767608"/>
    <w:rsid w:val="0077046E"/>
    <w:rsid w:val="0077455B"/>
    <w:rsid w:val="00775034"/>
    <w:rsid w:val="007760DF"/>
    <w:rsid w:val="00776E0B"/>
    <w:rsid w:val="007809CD"/>
    <w:rsid w:val="00780A7F"/>
    <w:rsid w:val="007851D2"/>
    <w:rsid w:val="00786EB1"/>
    <w:rsid w:val="00792342"/>
    <w:rsid w:val="007977A8"/>
    <w:rsid w:val="007A1717"/>
    <w:rsid w:val="007A3017"/>
    <w:rsid w:val="007B0D4D"/>
    <w:rsid w:val="007B1913"/>
    <w:rsid w:val="007B39F2"/>
    <w:rsid w:val="007B512A"/>
    <w:rsid w:val="007C2097"/>
    <w:rsid w:val="007C2F14"/>
    <w:rsid w:val="007C57B2"/>
    <w:rsid w:val="007C685C"/>
    <w:rsid w:val="007C7AD5"/>
    <w:rsid w:val="007D3E22"/>
    <w:rsid w:val="007D6226"/>
    <w:rsid w:val="007D6376"/>
    <w:rsid w:val="007D6A07"/>
    <w:rsid w:val="007D7CF8"/>
    <w:rsid w:val="007E1365"/>
    <w:rsid w:val="007F39F9"/>
    <w:rsid w:val="007F7259"/>
    <w:rsid w:val="008012CD"/>
    <w:rsid w:val="008040A8"/>
    <w:rsid w:val="00804DB4"/>
    <w:rsid w:val="008105D9"/>
    <w:rsid w:val="008117DF"/>
    <w:rsid w:val="00813B7D"/>
    <w:rsid w:val="008166F3"/>
    <w:rsid w:val="00826771"/>
    <w:rsid w:val="008279FA"/>
    <w:rsid w:val="00827FBC"/>
    <w:rsid w:val="00830E68"/>
    <w:rsid w:val="00833BDC"/>
    <w:rsid w:val="00840899"/>
    <w:rsid w:val="00842622"/>
    <w:rsid w:val="00843BF9"/>
    <w:rsid w:val="00845DCE"/>
    <w:rsid w:val="008460ED"/>
    <w:rsid w:val="008468F0"/>
    <w:rsid w:val="008542FA"/>
    <w:rsid w:val="00854A11"/>
    <w:rsid w:val="00854D25"/>
    <w:rsid w:val="008626E7"/>
    <w:rsid w:val="00865174"/>
    <w:rsid w:val="00870EE7"/>
    <w:rsid w:val="008816CB"/>
    <w:rsid w:val="008863B9"/>
    <w:rsid w:val="00890FED"/>
    <w:rsid w:val="00895C0C"/>
    <w:rsid w:val="008A2D23"/>
    <w:rsid w:val="008A45A6"/>
    <w:rsid w:val="008B0C4A"/>
    <w:rsid w:val="008B247F"/>
    <w:rsid w:val="008B492B"/>
    <w:rsid w:val="008B58C7"/>
    <w:rsid w:val="008C7500"/>
    <w:rsid w:val="008C790D"/>
    <w:rsid w:val="008D31A9"/>
    <w:rsid w:val="008D4C32"/>
    <w:rsid w:val="008D748C"/>
    <w:rsid w:val="008E060D"/>
    <w:rsid w:val="008E4762"/>
    <w:rsid w:val="008E5281"/>
    <w:rsid w:val="008E656B"/>
    <w:rsid w:val="008F0C10"/>
    <w:rsid w:val="008F20D0"/>
    <w:rsid w:val="008F686C"/>
    <w:rsid w:val="008F6A28"/>
    <w:rsid w:val="00903CC8"/>
    <w:rsid w:val="009060DB"/>
    <w:rsid w:val="00906A48"/>
    <w:rsid w:val="00910B2C"/>
    <w:rsid w:val="009148DE"/>
    <w:rsid w:val="009172CA"/>
    <w:rsid w:val="009206F1"/>
    <w:rsid w:val="009230DF"/>
    <w:rsid w:val="00926B2D"/>
    <w:rsid w:val="0092777C"/>
    <w:rsid w:val="00927B98"/>
    <w:rsid w:val="009303D0"/>
    <w:rsid w:val="009323D0"/>
    <w:rsid w:val="00933C5D"/>
    <w:rsid w:val="009364AE"/>
    <w:rsid w:val="00937AE2"/>
    <w:rsid w:val="00940F52"/>
    <w:rsid w:val="00941E30"/>
    <w:rsid w:val="00942A50"/>
    <w:rsid w:val="009437FF"/>
    <w:rsid w:val="00943AFD"/>
    <w:rsid w:val="00957779"/>
    <w:rsid w:val="00964433"/>
    <w:rsid w:val="009649F4"/>
    <w:rsid w:val="00973FDF"/>
    <w:rsid w:val="00976424"/>
    <w:rsid w:val="0097654F"/>
    <w:rsid w:val="009777C7"/>
    <w:rsid w:val="009777D9"/>
    <w:rsid w:val="009815EF"/>
    <w:rsid w:val="00981DEA"/>
    <w:rsid w:val="00982A38"/>
    <w:rsid w:val="00983DC9"/>
    <w:rsid w:val="00985764"/>
    <w:rsid w:val="00986402"/>
    <w:rsid w:val="00991B88"/>
    <w:rsid w:val="009A3AA3"/>
    <w:rsid w:val="009A4B51"/>
    <w:rsid w:val="009A5753"/>
    <w:rsid w:val="009A579D"/>
    <w:rsid w:val="009B27BC"/>
    <w:rsid w:val="009B3508"/>
    <w:rsid w:val="009C364C"/>
    <w:rsid w:val="009C4791"/>
    <w:rsid w:val="009C63B6"/>
    <w:rsid w:val="009D2346"/>
    <w:rsid w:val="009D3696"/>
    <w:rsid w:val="009D369E"/>
    <w:rsid w:val="009D647E"/>
    <w:rsid w:val="009D79D1"/>
    <w:rsid w:val="009E3297"/>
    <w:rsid w:val="009E5E96"/>
    <w:rsid w:val="009E663E"/>
    <w:rsid w:val="009F024A"/>
    <w:rsid w:val="009F1EAB"/>
    <w:rsid w:val="009F373F"/>
    <w:rsid w:val="009F71F3"/>
    <w:rsid w:val="009F734F"/>
    <w:rsid w:val="00A00775"/>
    <w:rsid w:val="00A034CE"/>
    <w:rsid w:val="00A1033A"/>
    <w:rsid w:val="00A10706"/>
    <w:rsid w:val="00A1635A"/>
    <w:rsid w:val="00A17E84"/>
    <w:rsid w:val="00A2022F"/>
    <w:rsid w:val="00A230D8"/>
    <w:rsid w:val="00A246B6"/>
    <w:rsid w:val="00A360F9"/>
    <w:rsid w:val="00A36A56"/>
    <w:rsid w:val="00A371CC"/>
    <w:rsid w:val="00A37F5A"/>
    <w:rsid w:val="00A4019E"/>
    <w:rsid w:val="00A404B5"/>
    <w:rsid w:val="00A41D43"/>
    <w:rsid w:val="00A41EBF"/>
    <w:rsid w:val="00A47E70"/>
    <w:rsid w:val="00A50CF0"/>
    <w:rsid w:val="00A51BB8"/>
    <w:rsid w:val="00A62901"/>
    <w:rsid w:val="00A633B9"/>
    <w:rsid w:val="00A663C0"/>
    <w:rsid w:val="00A72665"/>
    <w:rsid w:val="00A7423E"/>
    <w:rsid w:val="00A74D31"/>
    <w:rsid w:val="00A7671C"/>
    <w:rsid w:val="00A830CB"/>
    <w:rsid w:val="00A8477F"/>
    <w:rsid w:val="00A92DE4"/>
    <w:rsid w:val="00A94ADC"/>
    <w:rsid w:val="00A97818"/>
    <w:rsid w:val="00AA2870"/>
    <w:rsid w:val="00AA2CBC"/>
    <w:rsid w:val="00AA2E10"/>
    <w:rsid w:val="00AB4DE8"/>
    <w:rsid w:val="00AC08DC"/>
    <w:rsid w:val="00AC41A3"/>
    <w:rsid w:val="00AC5820"/>
    <w:rsid w:val="00AC7CDF"/>
    <w:rsid w:val="00AD00F8"/>
    <w:rsid w:val="00AD0C26"/>
    <w:rsid w:val="00AD1CD8"/>
    <w:rsid w:val="00AD5823"/>
    <w:rsid w:val="00AD755E"/>
    <w:rsid w:val="00AE07E2"/>
    <w:rsid w:val="00AE2BA4"/>
    <w:rsid w:val="00AF3042"/>
    <w:rsid w:val="00AF3A1E"/>
    <w:rsid w:val="00AF3E02"/>
    <w:rsid w:val="00AF5567"/>
    <w:rsid w:val="00AF5A17"/>
    <w:rsid w:val="00AF5CDA"/>
    <w:rsid w:val="00B03CEE"/>
    <w:rsid w:val="00B070AB"/>
    <w:rsid w:val="00B07AD4"/>
    <w:rsid w:val="00B10FEA"/>
    <w:rsid w:val="00B14FBA"/>
    <w:rsid w:val="00B16CE5"/>
    <w:rsid w:val="00B258BB"/>
    <w:rsid w:val="00B27AAE"/>
    <w:rsid w:val="00B305B7"/>
    <w:rsid w:val="00B31D15"/>
    <w:rsid w:val="00B34371"/>
    <w:rsid w:val="00B350E7"/>
    <w:rsid w:val="00B3769E"/>
    <w:rsid w:val="00B42A0A"/>
    <w:rsid w:val="00B45147"/>
    <w:rsid w:val="00B47703"/>
    <w:rsid w:val="00B6069B"/>
    <w:rsid w:val="00B60CBB"/>
    <w:rsid w:val="00B6298D"/>
    <w:rsid w:val="00B66B2A"/>
    <w:rsid w:val="00B67032"/>
    <w:rsid w:val="00B67B97"/>
    <w:rsid w:val="00B71978"/>
    <w:rsid w:val="00B72746"/>
    <w:rsid w:val="00B741DD"/>
    <w:rsid w:val="00B775FF"/>
    <w:rsid w:val="00B8394E"/>
    <w:rsid w:val="00B8703E"/>
    <w:rsid w:val="00B94239"/>
    <w:rsid w:val="00B9556D"/>
    <w:rsid w:val="00B968C8"/>
    <w:rsid w:val="00BA22CA"/>
    <w:rsid w:val="00BA3EC5"/>
    <w:rsid w:val="00BA51D9"/>
    <w:rsid w:val="00BB1216"/>
    <w:rsid w:val="00BB3F10"/>
    <w:rsid w:val="00BB5DFC"/>
    <w:rsid w:val="00BB765B"/>
    <w:rsid w:val="00BB7B8E"/>
    <w:rsid w:val="00BC1C10"/>
    <w:rsid w:val="00BC1F9E"/>
    <w:rsid w:val="00BC3C39"/>
    <w:rsid w:val="00BD279D"/>
    <w:rsid w:val="00BD6B3F"/>
    <w:rsid w:val="00BD6BB8"/>
    <w:rsid w:val="00BD7453"/>
    <w:rsid w:val="00BE0EA7"/>
    <w:rsid w:val="00BE1660"/>
    <w:rsid w:val="00BE2D4D"/>
    <w:rsid w:val="00BE435E"/>
    <w:rsid w:val="00BF0DA2"/>
    <w:rsid w:val="00BF2ABE"/>
    <w:rsid w:val="00BF5939"/>
    <w:rsid w:val="00C043B1"/>
    <w:rsid w:val="00C0503D"/>
    <w:rsid w:val="00C10279"/>
    <w:rsid w:val="00C11A18"/>
    <w:rsid w:val="00C224C7"/>
    <w:rsid w:val="00C227DE"/>
    <w:rsid w:val="00C245DB"/>
    <w:rsid w:val="00C24E29"/>
    <w:rsid w:val="00C2511E"/>
    <w:rsid w:val="00C30A6C"/>
    <w:rsid w:val="00C341FE"/>
    <w:rsid w:val="00C405ED"/>
    <w:rsid w:val="00C41B14"/>
    <w:rsid w:val="00C44D37"/>
    <w:rsid w:val="00C44E36"/>
    <w:rsid w:val="00C4532A"/>
    <w:rsid w:val="00C5481C"/>
    <w:rsid w:val="00C66BA2"/>
    <w:rsid w:val="00C70687"/>
    <w:rsid w:val="00C70991"/>
    <w:rsid w:val="00C70CE0"/>
    <w:rsid w:val="00C724D6"/>
    <w:rsid w:val="00C847D5"/>
    <w:rsid w:val="00C91B0B"/>
    <w:rsid w:val="00C9228B"/>
    <w:rsid w:val="00C92B25"/>
    <w:rsid w:val="00C95985"/>
    <w:rsid w:val="00CA4E18"/>
    <w:rsid w:val="00CB5D28"/>
    <w:rsid w:val="00CB6997"/>
    <w:rsid w:val="00CC131D"/>
    <w:rsid w:val="00CC24D5"/>
    <w:rsid w:val="00CC25A1"/>
    <w:rsid w:val="00CC3411"/>
    <w:rsid w:val="00CC3C38"/>
    <w:rsid w:val="00CC5026"/>
    <w:rsid w:val="00CC5D22"/>
    <w:rsid w:val="00CC64D3"/>
    <w:rsid w:val="00CC68D0"/>
    <w:rsid w:val="00CC7CD7"/>
    <w:rsid w:val="00CD01C4"/>
    <w:rsid w:val="00CD3710"/>
    <w:rsid w:val="00CD3B71"/>
    <w:rsid w:val="00CE690A"/>
    <w:rsid w:val="00CE73FB"/>
    <w:rsid w:val="00CF23C6"/>
    <w:rsid w:val="00D01583"/>
    <w:rsid w:val="00D02A54"/>
    <w:rsid w:val="00D03D56"/>
    <w:rsid w:val="00D03F9A"/>
    <w:rsid w:val="00D06D51"/>
    <w:rsid w:val="00D1192C"/>
    <w:rsid w:val="00D11C1C"/>
    <w:rsid w:val="00D1552A"/>
    <w:rsid w:val="00D15F53"/>
    <w:rsid w:val="00D1608D"/>
    <w:rsid w:val="00D16A5F"/>
    <w:rsid w:val="00D1780C"/>
    <w:rsid w:val="00D23B1D"/>
    <w:rsid w:val="00D24991"/>
    <w:rsid w:val="00D276BF"/>
    <w:rsid w:val="00D309A2"/>
    <w:rsid w:val="00D31716"/>
    <w:rsid w:val="00D31ABF"/>
    <w:rsid w:val="00D33141"/>
    <w:rsid w:val="00D358D6"/>
    <w:rsid w:val="00D4081B"/>
    <w:rsid w:val="00D452E9"/>
    <w:rsid w:val="00D47E16"/>
    <w:rsid w:val="00D50255"/>
    <w:rsid w:val="00D5164F"/>
    <w:rsid w:val="00D51841"/>
    <w:rsid w:val="00D52B18"/>
    <w:rsid w:val="00D534D6"/>
    <w:rsid w:val="00D54234"/>
    <w:rsid w:val="00D547B5"/>
    <w:rsid w:val="00D54E0E"/>
    <w:rsid w:val="00D56DCA"/>
    <w:rsid w:val="00D5719C"/>
    <w:rsid w:val="00D65A36"/>
    <w:rsid w:val="00D65BBE"/>
    <w:rsid w:val="00D66520"/>
    <w:rsid w:val="00D73C1B"/>
    <w:rsid w:val="00D7486A"/>
    <w:rsid w:val="00D74FBC"/>
    <w:rsid w:val="00D7592B"/>
    <w:rsid w:val="00D76DD2"/>
    <w:rsid w:val="00D77B18"/>
    <w:rsid w:val="00D81807"/>
    <w:rsid w:val="00D82DA6"/>
    <w:rsid w:val="00D83EC6"/>
    <w:rsid w:val="00D84AAC"/>
    <w:rsid w:val="00D850F2"/>
    <w:rsid w:val="00D960CB"/>
    <w:rsid w:val="00D9723C"/>
    <w:rsid w:val="00D972DC"/>
    <w:rsid w:val="00DA3682"/>
    <w:rsid w:val="00DA598C"/>
    <w:rsid w:val="00DB008B"/>
    <w:rsid w:val="00DB200C"/>
    <w:rsid w:val="00DB3660"/>
    <w:rsid w:val="00DB64C2"/>
    <w:rsid w:val="00DB65A3"/>
    <w:rsid w:val="00DC173F"/>
    <w:rsid w:val="00DC323A"/>
    <w:rsid w:val="00DC3677"/>
    <w:rsid w:val="00DC3A1C"/>
    <w:rsid w:val="00DC43CC"/>
    <w:rsid w:val="00DC4DE2"/>
    <w:rsid w:val="00DD0E6F"/>
    <w:rsid w:val="00DE34CF"/>
    <w:rsid w:val="00DE3C07"/>
    <w:rsid w:val="00DE60DE"/>
    <w:rsid w:val="00DF0891"/>
    <w:rsid w:val="00DF6D81"/>
    <w:rsid w:val="00E01EB4"/>
    <w:rsid w:val="00E067D7"/>
    <w:rsid w:val="00E12224"/>
    <w:rsid w:val="00E13F3D"/>
    <w:rsid w:val="00E17B5C"/>
    <w:rsid w:val="00E20A07"/>
    <w:rsid w:val="00E2147E"/>
    <w:rsid w:val="00E2322A"/>
    <w:rsid w:val="00E23543"/>
    <w:rsid w:val="00E258E9"/>
    <w:rsid w:val="00E26557"/>
    <w:rsid w:val="00E3340E"/>
    <w:rsid w:val="00E33BD8"/>
    <w:rsid w:val="00E34052"/>
    <w:rsid w:val="00E34898"/>
    <w:rsid w:val="00E360D0"/>
    <w:rsid w:val="00E41FA8"/>
    <w:rsid w:val="00E43873"/>
    <w:rsid w:val="00E450C4"/>
    <w:rsid w:val="00E52B3C"/>
    <w:rsid w:val="00E55257"/>
    <w:rsid w:val="00E5680D"/>
    <w:rsid w:val="00E61E99"/>
    <w:rsid w:val="00E73448"/>
    <w:rsid w:val="00E74EF5"/>
    <w:rsid w:val="00E9198A"/>
    <w:rsid w:val="00E93996"/>
    <w:rsid w:val="00E93E6F"/>
    <w:rsid w:val="00E95AE0"/>
    <w:rsid w:val="00EA4135"/>
    <w:rsid w:val="00EA4732"/>
    <w:rsid w:val="00EA54AC"/>
    <w:rsid w:val="00EB09B7"/>
    <w:rsid w:val="00EB1448"/>
    <w:rsid w:val="00EB2A5B"/>
    <w:rsid w:val="00EB331D"/>
    <w:rsid w:val="00EC0F9B"/>
    <w:rsid w:val="00EC26AF"/>
    <w:rsid w:val="00EC32CC"/>
    <w:rsid w:val="00ED0B2D"/>
    <w:rsid w:val="00ED50B9"/>
    <w:rsid w:val="00ED7F76"/>
    <w:rsid w:val="00EE1CD5"/>
    <w:rsid w:val="00EE764E"/>
    <w:rsid w:val="00EE7D7C"/>
    <w:rsid w:val="00EF1776"/>
    <w:rsid w:val="00EF3708"/>
    <w:rsid w:val="00F021B2"/>
    <w:rsid w:val="00F03D82"/>
    <w:rsid w:val="00F046C2"/>
    <w:rsid w:val="00F1212B"/>
    <w:rsid w:val="00F175FE"/>
    <w:rsid w:val="00F21DEE"/>
    <w:rsid w:val="00F21E00"/>
    <w:rsid w:val="00F25D98"/>
    <w:rsid w:val="00F300FB"/>
    <w:rsid w:val="00F31B5C"/>
    <w:rsid w:val="00F366AD"/>
    <w:rsid w:val="00F405E9"/>
    <w:rsid w:val="00F43CA0"/>
    <w:rsid w:val="00F5197F"/>
    <w:rsid w:val="00F55FBD"/>
    <w:rsid w:val="00F57B94"/>
    <w:rsid w:val="00F57FDE"/>
    <w:rsid w:val="00F641E0"/>
    <w:rsid w:val="00F66723"/>
    <w:rsid w:val="00F67685"/>
    <w:rsid w:val="00F702C6"/>
    <w:rsid w:val="00F7292B"/>
    <w:rsid w:val="00F72C44"/>
    <w:rsid w:val="00F801D0"/>
    <w:rsid w:val="00F80CB5"/>
    <w:rsid w:val="00F8129C"/>
    <w:rsid w:val="00F83454"/>
    <w:rsid w:val="00F83A28"/>
    <w:rsid w:val="00F83BE2"/>
    <w:rsid w:val="00F86FF6"/>
    <w:rsid w:val="00F92FC7"/>
    <w:rsid w:val="00F94355"/>
    <w:rsid w:val="00F944F7"/>
    <w:rsid w:val="00F948C5"/>
    <w:rsid w:val="00F94B15"/>
    <w:rsid w:val="00FA10AF"/>
    <w:rsid w:val="00FA736C"/>
    <w:rsid w:val="00FB3BB0"/>
    <w:rsid w:val="00FB3BF7"/>
    <w:rsid w:val="00FB3CCD"/>
    <w:rsid w:val="00FB58E7"/>
    <w:rsid w:val="00FB6386"/>
    <w:rsid w:val="00FC00B6"/>
    <w:rsid w:val="00FC0130"/>
    <w:rsid w:val="00FC5295"/>
    <w:rsid w:val="00FD0321"/>
    <w:rsid w:val="00FD2E0E"/>
    <w:rsid w:val="00FD36E0"/>
    <w:rsid w:val="00FE40BC"/>
    <w:rsid w:val="00FF090D"/>
    <w:rsid w:val="00FF0A29"/>
    <w:rsid w:val="00FF0FD1"/>
    <w:rsid w:val="00FF2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622E91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54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E77C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E77C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26707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9A3A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A3A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A3AA3"/>
    <w:rPr>
      <w:rFonts w:ascii="Times New Roman" w:hAnsi="Times New Roman"/>
      <w:lang w:val="en-GB" w:eastAsia="en-US"/>
    </w:rPr>
  </w:style>
  <w:style w:type="character" w:customStyle="1" w:styleId="hvr">
    <w:name w:val="hvr"/>
    <w:rsid w:val="00270A10"/>
  </w:style>
  <w:style w:type="paragraph" w:styleId="Revision">
    <w:name w:val="Revision"/>
    <w:hidden/>
    <w:uiPriority w:val="99"/>
    <w:rsid w:val="00D358D6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D358D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D358D6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D358D6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D358D6"/>
    <w:rPr>
      <w:rFonts w:ascii="Times New Roman" w:hAnsi="Times New Roman"/>
      <w:sz w:val="16"/>
      <w:lang w:val="en-GB" w:eastAsia="en-US"/>
    </w:rPr>
  </w:style>
  <w:style w:type="character" w:customStyle="1" w:styleId="B1Car">
    <w:name w:val="B1+ Car"/>
    <w:link w:val="B10"/>
    <w:rsid w:val="00D358D6"/>
    <w:rPr>
      <w:rFonts w:ascii="Times New Roman" w:hAnsi="Times New Roman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D358D6"/>
    <w:rPr>
      <w:rFonts w:ascii="Calibri" w:eastAsia="MS Mincho" w:hAnsi="Calibri"/>
      <w:sz w:val="22"/>
      <w:szCs w:val="22"/>
      <w:lang w:val="en-US" w:eastAsia="ja-JP"/>
    </w:rPr>
  </w:style>
  <w:style w:type="character" w:customStyle="1" w:styleId="CommentTextChar">
    <w:name w:val="Comment Text Char"/>
    <w:link w:val="CommentText"/>
    <w:uiPriority w:val="99"/>
    <w:rsid w:val="00D358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58D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358D6"/>
    <w:rPr>
      <w:rFonts w:ascii="Tahoma" w:hAnsi="Tahoma" w:cs="Tahoma"/>
      <w:shd w:val="clear" w:color="auto" w:fill="000080"/>
      <w:lang w:val="en-GB" w:eastAsia="en-US"/>
    </w:rPr>
  </w:style>
  <w:style w:type="paragraph" w:styleId="IndexHeading">
    <w:name w:val="index heading"/>
    <w:basedOn w:val="Normal"/>
    <w:next w:val="Normal"/>
    <w:rsid w:val="00D358D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uiPriority w:val="35"/>
    <w:qFormat/>
    <w:rsid w:val="00D358D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D358D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D358D6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D358D6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D358D6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D358D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D358D6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D358D6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358D6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D358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358D6"/>
    <w:rPr>
      <w:rFonts w:ascii="Arial Unicode MS" w:eastAsia="Arial Unicode MS" w:hAnsi="Arial Unicode MS"/>
    </w:rPr>
  </w:style>
  <w:style w:type="paragraph" w:styleId="BodyTextIndent2">
    <w:name w:val="Body Text Indent 2"/>
    <w:basedOn w:val="Normal"/>
    <w:link w:val="BodyTextIndent2Char"/>
    <w:rsid w:val="00D358D6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358D6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D358D6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D358D6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D358D6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D358D6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D358D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D358D6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D358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D358D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358D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D358D6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358D6"/>
  </w:style>
  <w:style w:type="character" w:customStyle="1" w:styleId="B1Char2">
    <w:name w:val="B1 Char2"/>
    <w:rsid w:val="00D358D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358D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D358D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D358D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D358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D358D6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358D6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MS Mincho" w:hAnsi="Calibri"/>
      <w:sz w:val="22"/>
      <w:szCs w:val="22"/>
      <w:lang w:val="en-US" w:eastAsia="ja-JP"/>
    </w:rPr>
  </w:style>
  <w:style w:type="character" w:customStyle="1" w:styleId="NOZchn">
    <w:name w:val="NO Zchn"/>
    <w:rsid w:val="00D358D6"/>
    <w:rPr>
      <w:rFonts w:ascii="Times New Roman" w:hAnsi="Times New Roman"/>
      <w:lang w:val="en-GB"/>
    </w:rPr>
  </w:style>
  <w:style w:type="character" w:customStyle="1" w:styleId="TAHChar">
    <w:name w:val="TAH Char"/>
    <w:link w:val="TAH"/>
    <w:rsid w:val="00D358D6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D358D6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D358D6"/>
    <w:rPr>
      <w:color w:val="808080"/>
      <w:shd w:val="clear" w:color="auto" w:fill="E6E6E6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rsid w:val="003A2C9B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3A2C9B"/>
  </w:style>
  <w:style w:type="paragraph" w:customStyle="1" w:styleId="code">
    <w:name w:val="code"/>
    <w:basedOn w:val="Normal"/>
    <w:next w:val="Closing"/>
    <w:qFormat/>
    <w:rsid w:val="003A2C9B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3A2C9B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3A2C9B"/>
    <w:rPr>
      <w:rFonts w:ascii="Times New Roman" w:hAnsi="Times New Roman"/>
      <w:lang w:val="en-GB" w:eastAsia="x-none"/>
    </w:rPr>
  </w:style>
  <w:style w:type="character" w:styleId="LineNumber">
    <w:name w:val="line number"/>
    <w:rsid w:val="00C92B25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C92B25"/>
  </w:style>
  <w:style w:type="table" w:styleId="Table3Deffects1">
    <w:name w:val="Table 3D effects 1"/>
    <w:basedOn w:val="TableNormal"/>
    <w:rsid w:val="00C92B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Normal"/>
    <w:link w:val="HeadingCar"/>
    <w:rsid w:val="00C92B25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C92B25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C92B25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zCover">
    <w:name w:val="zzCover"/>
    <w:basedOn w:val="Normal"/>
    <w:rsid w:val="00C92B25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C92B25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C92B2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C92B25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C92B25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C92B25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C92B25"/>
    <w:rPr>
      <w:vertAlign w:val="superscript"/>
    </w:rPr>
  </w:style>
  <w:style w:type="paragraph" w:customStyle="1" w:styleId="Default">
    <w:name w:val="Default"/>
    <w:rsid w:val="00C92B25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styleId="Strong">
    <w:name w:val="Strong"/>
    <w:uiPriority w:val="22"/>
    <w:qFormat/>
    <w:rsid w:val="00C92B25"/>
    <w:rPr>
      <w:b/>
      <w:bCs/>
    </w:rPr>
  </w:style>
  <w:style w:type="character" w:customStyle="1" w:styleId="tgc">
    <w:name w:val="_tgc"/>
    <w:rsid w:val="00C92B25"/>
  </w:style>
  <w:style w:type="character" w:customStyle="1" w:styleId="d8e">
    <w:name w:val="_d8e"/>
    <w:rsid w:val="00C92B25"/>
  </w:style>
  <w:style w:type="character" w:customStyle="1" w:styleId="HeadingCar">
    <w:name w:val="Heading Car"/>
    <w:aliases w:val="1_ Car"/>
    <w:link w:val="Heading"/>
    <w:rsid w:val="00C92B25"/>
    <w:rPr>
      <w:rFonts w:ascii="Arial" w:eastAsia="MS Mincho" w:hAnsi="Arial"/>
      <w:b/>
      <w:sz w:val="22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C70687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47D5"/>
    <w:rPr>
      <w:color w:val="605E5C"/>
      <w:shd w:val="clear" w:color="auto" w:fill="E1DFDD"/>
    </w:rPr>
  </w:style>
  <w:style w:type="character" w:customStyle="1" w:styleId="ISOCode">
    <w:name w:val="ISOCode"/>
    <w:rsid w:val="005A0DE5"/>
    <w:rPr>
      <w:rFonts w:ascii="Courier New" w:eastAsia="MS Mincho" w:hAnsi="Courier New" w:cs="Courier New"/>
      <w:b w:val="0"/>
      <w:i w:val="0"/>
      <w:szCs w:val="24"/>
    </w:rPr>
  </w:style>
  <w:style w:type="character" w:customStyle="1" w:styleId="FooterChar">
    <w:name w:val="Footer Char"/>
    <w:link w:val="Footer"/>
    <w:rsid w:val="000818E5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818E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link w:val="Heading6"/>
    <w:rsid w:val="000818E5"/>
    <w:rPr>
      <w:rFonts w:ascii="Arial" w:hAnsi="Arial"/>
      <w:lang w:val="en-GB"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818E5"/>
    <w:rPr>
      <w:rFonts w:ascii="Arial" w:hAnsi="Arial"/>
      <w:lang w:val="en-GB" w:eastAsia="en-US"/>
    </w:rPr>
  </w:style>
  <w:style w:type="character" w:customStyle="1" w:styleId="Heading9Char">
    <w:name w:val="Heading 9 Char"/>
    <w:aliases w:val="Alt+9 Char"/>
    <w:link w:val="Heading9"/>
    <w:rsid w:val="000818E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0818E5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0D154B"/>
  </w:style>
  <w:style w:type="paragraph" w:customStyle="1" w:styleId="Guidance">
    <w:name w:val="Guidance"/>
    <w:basedOn w:val="Normal"/>
    <w:rsid w:val="000D154B"/>
    <w:rPr>
      <w:i/>
      <w:color w:val="0000FF"/>
    </w:rPr>
  </w:style>
  <w:style w:type="character" w:customStyle="1" w:styleId="HTTPMethod">
    <w:name w:val="HTTP Method"/>
    <w:uiPriority w:val="1"/>
    <w:qFormat/>
    <w:rsid w:val="000D154B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0D154B"/>
    <w:rPr>
      <w:rFonts w:ascii="Courier New" w:hAnsi="Courier New"/>
      <w:spacing w:val="-5"/>
      <w:sz w:val="18"/>
    </w:rPr>
  </w:style>
  <w:style w:type="character" w:customStyle="1" w:styleId="TALChar">
    <w:name w:val="TAL Char"/>
    <w:rsid w:val="000D154B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rsid w:val="000D154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D154B"/>
    <w:rPr>
      <w:rFonts w:ascii="Arial" w:hAnsi="Arial"/>
      <w:sz w:val="18"/>
      <w:lang w:val="en-GB" w:eastAsia="en-US"/>
    </w:rPr>
  </w:style>
  <w:style w:type="paragraph" w:customStyle="1" w:styleId="Normalaftertable">
    <w:name w:val="Normal after table"/>
    <w:basedOn w:val="Normal"/>
    <w:qFormat/>
    <w:rsid w:val="000D154B"/>
    <w:pPr>
      <w:spacing w:beforeLines="100" w:before="100"/>
    </w:pPr>
  </w:style>
  <w:style w:type="paragraph" w:customStyle="1" w:styleId="URLdisplay">
    <w:name w:val="URL display"/>
    <w:basedOn w:val="Normal"/>
    <w:rsid w:val="000D154B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0">
    <w:name w:val="Code"/>
    <w:uiPriority w:val="1"/>
    <w:qFormat/>
    <w:rsid w:val="000D154B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qFormat/>
    <w:rsid w:val="000D154B"/>
    <w:pPr>
      <w:keepNext w:val="0"/>
      <w:spacing w:beforeLines="25" w:before="25"/>
    </w:pPr>
    <w:rPr>
      <w:lang w:val="en-US"/>
    </w:rPr>
  </w:style>
  <w:style w:type="character" w:customStyle="1" w:styleId="CaptionChar">
    <w:name w:val="Caption Char"/>
    <w:link w:val="Caption"/>
    <w:uiPriority w:val="35"/>
    <w:rsid w:val="000D154B"/>
    <w:rPr>
      <w:rFonts w:ascii="Times New Roman" w:hAnsi="Times New Roman"/>
      <w:b/>
      <w:lang w:val="en-GB" w:eastAsia="en-US"/>
    </w:rPr>
  </w:style>
  <w:style w:type="character" w:styleId="HTMLCode">
    <w:name w:val="HTML Code"/>
    <w:uiPriority w:val="99"/>
    <w:unhideWhenUsed/>
    <w:rsid w:val="000D154B"/>
    <w:rPr>
      <w:rFonts w:ascii="Courier New" w:eastAsia="Times New Roman" w:hAnsi="Courier New" w:cs="Courier New"/>
      <w:sz w:val="20"/>
      <w:szCs w:val="20"/>
    </w:rPr>
  </w:style>
  <w:style w:type="character" w:customStyle="1" w:styleId="param-type">
    <w:name w:val="param-type"/>
    <w:rsid w:val="000D154B"/>
  </w:style>
  <w:style w:type="character" w:customStyle="1" w:styleId="TAHCar">
    <w:name w:val="TAH Car"/>
    <w:rsid w:val="00FF2190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6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B92593-2619-4946-817A-901E49B6C6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0FFE24-6470-4AB1-BEC1-9AF99EE9D6CF}">
  <ds:schemaRefs>
    <ds:schemaRef ds:uri="http://purl.org/dc/elements/1.1/"/>
    <ds:schemaRef ds:uri="http://schemas.microsoft.com/office/2006/metadata/properties"/>
    <ds:schemaRef ds:uri="ba37140e-f4c5-4a6c-a9b4-20a691ce6c8a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cc9c437c-ae0c-4066-8d90-a0f7de786127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6591566-9234-4E92-95B0-FE851159B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7876D4F-5EA6-4AF9-9FC4-A73E4941E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542</Words>
  <Characters>3572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5</cp:revision>
  <cp:lastPrinted>1900-01-01T08:00:00Z</cp:lastPrinted>
  <dcterms:created xsi:type="dcterms:W3CDTF">2021-01-25T15:32:00Z</dcterms:created>
  <dcterms:modified xsi:type="dcterms:W3CDTF">2021-01-27T22:22:00Z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107</vt:lpwstr>
  </property>
  <property fmtid="{D5CDD505-2E9C-101B-9397-08002B2CF9AE}" pid="4" name="Location">
    <vt:lpwstr>Wroclaw</vt:lpwstr>
  </property>
  <property fmtid="{D5CDD505-2E9C-101B-9397-08002B2CF9AE}" pid="5" name="Country">
    <vt:lpwstr>Poland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26.348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ENENSYS</vt:lpwstr>
  </property>
  <property fmtid="{D5CDD505-2E9C-101B-9397-08002B2CF9AE}" pid="14" name="SourceIfTsg">
    <vt:lpwstr>SA4</vt:lpwstr>
  </property>
  <property fmtid="{D5CDD505-2E9C-101B-9397-08002B2CF9AE}" pid="15" name="RelatedWis">
    <vt:lpwstr>DAHOE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16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ContentTypeId">
    <vt:lpwstr>0x010100EB28163D68FE8E4D9361964FDD814FC4</vt:lpwstr>
  </property>
</Properties>
</file>